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6B" w:rsidRPr="003D407E" w:rsidRDefault="0041486B" w:rsidP="003D40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407E">
        <w:rPr>
          <w:rFonts w:ascii="Times New Roman" w:hAnsi="Times New Roman"/>
          <w:b/>
          <w:sz w:val="24"/>
          <w:szCs w:val="24"/>
        </w:rPr>
        <w:t>Акт</w:t>
      </w:r>
    </w:p>
    <w:p w:rsidR="0041486B" w:rsidRPr="003D407E" w:rsidRDefault="0041486B" w:rsidP="003D40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407E">
        <w:rPr>
          <w:rFonts w:ascii="Times New Roman" w:hAnsi="Times New Roman"/>
          <w:b/>
          <w:sz w:val="24"/>
          <w:szCs w:val="24"/>
        </w:rPr>
        <w:t>проверки контентной фильтрации</w:t>
      </w:r>
    </w:p>
    <w:p w:rsidR="0041486B" w:rsidRPr="003D407E" w:rsidRDefault="0041486B" w:rsidP="003D40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"31 " августа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4"/>
            <w:szCs w:val="24"/>
          </w:rPr>
          <w:t>2021</w:t>
        </w:r>
        <w:r w:rsidRPr="003D407E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3D407E">
        <w:rPr>
          <w:rFonts w:ascii="Times New Roman" w:hAnsi="Times New Roman"/>
          <w:sz w:val="24"/>
          <w:szCs w:val="24"/>
        </w:rPr>
        <w:t xml:space="preserve">.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Комиссия в составе: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Председатель: Юрченко И.Е., заместитель директора по УВР</w:t>
      </w:r>
      <w:r w:rsidRPr="003D407E">
        <w:rPr>
          <w:rFonts w:ascii="Times New Roman" w:hAnsi="Times New Roman"/>
          <w:sz w:val="24"/>
          <w:szCs w:val="24"/>
        </w:rPr>
        <w:t xml:space="preserve"> </w:t>
      </w:r>
    </w:p>
    <w:p w:rsidR="0041486B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Члены комиссии: </w:t>
      </w:r>
      <w:r>
        <w:rPr>
          <w:rFonts w:ascii="Times New Roman" w:hAnsi="Times New Roman"/>
          <w:sz w:val="24"/>
          <w:szCs w:val="24"/>
        </w:rPr>
        <w:t>Пархоменко Э.И., Донерьян А.А.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>составила настоящий акт о проверке контентной фильтрации в кабинет</w:t>
      </w:r>
      <w:r>
        <w:rPr>
          <w:rFonts w:ascii="Times New Roman" w:hAnsi="Times New Roman"/>
          <w:sz w:val="24"/>
          <w:szCs w:val="24"/>
        </w:rPr>
        <w:t>е информатики.</w:t>
      </w:r>
      <w:r w:rsidRPr="003D407E">
        <w:rPr>
          <w:rFonts w:ascii="Times New Roman" w:hAnsi="Times New Roman"/>
          <w:sz w:val="24"/>
          <w:szCs w:val="24"/>
        </w:rPr>
        <w:t xml:space="preserve">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В ходе проверки было выявлено: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Общие сведения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>Инвентарный номер компьют</w:t>
      </w:r>
      <w:r>
        <w:rPr>
          <w:rFonts w:ascii="Times New Roman" w:hAnsi="Times New Roman"/>
          <w:sz w:val="24"/>
          <w:szCs w:val="24"/>
        </w:rPr>
        <w:t>ера ( 1-15)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Информация о контент-фильтре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Действия, необходимые для обеспечения контентной фильтрации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интернет-ресурсов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Выполнение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(да/нет)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Установлен контент-фильтр (локально, на сервере)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Выполнены установки контент-фильтра, блокирующие выход к Интернет-ресурсам, не совместимым с задачами образования 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407E">
        <w:rPr>
          <w:rFonts w:ascii="Times New Roman" w:hAnsi="Times New Roman"/>
          <w:sz w:val="24"/>
          <w:szCs w:val="24"/>
        </w:rPr>
        <w:t xml:space="preserve">воспитания учащихся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В ходе проверки был произведен набор и поиск информации не совместимой с задачами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образования и воспитания обучающихся.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Результаты проверки работы системы контентной фильтрации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>Наи</w:t>
      </w:r>
      <w:r>
        <w:rPr>
          <w:rFonts w:ascii="Times New Roman" w:hAnsi="Times New Roman"/>
          <w:sz w:val="24"/>
          <w:szCs w:val="24"/>
        </w:rPr>
        <w:t xml:space="preserve">менования запросов:( возможность </w:t>
      </w:r>
      <w:r w:rsidRPr="003D407E">
        <w:rPr>
          <w:rFonts w:ascii="Times New Roman" w:hAnsi="Times New Roman"/>
          <w:sz w:val="24"/>
          <w:szCs w:val="24"/>
        </w:rPr>
        <w:t>доступа (да/нет)</w:t>
      </w:r>
      <w:r>
        <w:rPr>
          <w:rFonts w:ascii="Times New Roman" w:hAnsi="Times New Roman"/>
          <w:sz w:val="24"/>
          <w:szCs w:val="24"/>
        </w:rPr>
        <w:t>)</w:t>
      </w:r>
      <w:r w:rsidRPr="003D407E">
        <w:rPr>
          <w:rFonts w:ascii="Times New Roman" w:hAnsi="Times New Roman"/>
          <w:sz w:val="24"/>
          <w:szCs w:val="24"/>
        </w:rPr>
        <w:t xml:space="preserve">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Нелегальное видео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Купить оружие </w:t>
      </w:r>
      <w:r>
        <w:rPr>
          <w:rFonts w:ascii="Times New Roman" w:hAnsi="Times New Roman"/>
          <w:sz w:val="24"/>
          <w:szCs w:val="24"/>
        </w:rPr>
        <w:t>- 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Сделать бомбу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Купить наркотики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Секс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Порнография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Суицид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Самоубийство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Способы самоубийства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Вступить в фашистскую организацию </w:t>
      </w:r>
      <w:r>
        <w:rPr>
          <w:rFonts w:ascii="Times New Roman" w:hAnsi="Times New Roman"/>
          <w:sz w:val="24"/>
          <w:szCs w:val="24"/>
        </w:rPr>
        <w:t>-нет</w:t>
      </w:r>
    </w:p>
    <w:p w:rsidR="0041486B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>Члены комиссии по проведению проверки работы с</w:t>
      </w:r>
      <w:r>
        <w:rPr>
          <w:rFonts w:ascii="Times New Roman" w:hAnsi="Times New Roman"/>
          <w:sz w:val="24"/>
          <w:szCs w:val="24"/>
        </w:rPr>
        <w:t>истемы контентной фильтрации в МБОУ «Школа № 79»</w:t>
      </w:r>
      <w:r w:rsidRPr="003D407E">
        <w:rPr>
          <w:rFonts w:ascii="Times New Roman" w:hAnsi="Times New Roman"/>
          <w:sz w:val="24"/>
          <w:szCs w:val="24"/>
        </w:rPr>
        <w:t xml:space="preserve">: 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Председатель: </w:t>
      </w:r>
      <w:r>
        <w:rPr>
          <w:rFonts w:ascii="Times New Roman" w:hAnsi="Times New Roman"/>
          <w:sz w:val="24"/>
          <w:szCs w:val="24"/>
        </w:rPr>
        <w:t>Юрченко И.Е.</w:t>
      </w:r>
    </w:p>
    <w:p w:rsidR="0041486B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 w:rsidRPr="003D407E">
        <w:rPr>
          <w:rFonts w:ascii="Times New Roman" w:hAnsi="Times New Roman"/>
          <w:sz w:val="24"/>
          <w:szCs w:val="24"/>
        </w:rPr>
        <w:t xml:space="preserve">Члены комиссии: </w:t>
      </w:r>
    </w:p>
    <w:p w:rsidR="0041486B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Пархоменко Э.И.</w:t>
      </w:r>
    </w:p>
    <w:p w:rsidR="0041486B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Донерьян А.А.</w:t>
      </w:r>
    </w:p>
    <w:p w:rsidR="0041486B" w:rsidRPr="003D407E" w:rsidRDefault="0041486B" w:rsidP="003D40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3D407E">
        <w:rPr>
          <w:rFonts w:ascii="Times New Roman" w:hAnsi="Times New Roman"/>
          <w:sz w:val="24"/>
          <w:szCs w:val="24"/>
        </w:rPr>
        <w:t>.08.20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21</w:t>
      </w:r>
    </w:p>
    <w:sectPr w:rsidR="0041486B" w:rsidRPr="003D407E" w:rsidSect="00005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CC1"/>
    <w:rsid w:val="000050F5"/>
    <w:rsid w:val="00172CC1"/>
    <w:rsid w:val="001C3DBE"/>
    <w:rsid w:val="002A4EEE"/>
    <w:rsid w:val="00301A04"/>
    <w:rsid w:val="00382FA0"/>
    <w:rsid w:val="003A52F7"/>
    <w:rsid w:val="003D407E"/>
    <w:rsid w:val="0041486B"/>
    <w:rsid w:val="00483A83"/>
    <w:rsid w:val="00485442"/>
    <w:rsid w:val="005D5B3C"/>
    <w:rsid w:val="00601600"/>
    <w:rsid w:val="006568C2"/>
    <w:rsid w:val="006C47AD"/>
    <w:rsid w:val="00736142"/>
    <w:rsid w:val="00903969"/>
    <w:rsid w:val="00A06D38"/>
    <w:rsid w:val="00A54971"/>
    <w:rsid w:val="00C67568"/>
    <w:rsid w:val="00CC6E35"/>
    <w:rsid w:val="00D32E83"/>
    <w:rsid w:val="00D76AFE"/>
    <w:rsid w:val="00DA46D5"/>
    <w:rsid w:val="00DB4D8F"/>
    <w:rsid w:val="00DD76D3"/>
    <w:rsid w:val="00E11E10"/>
    <w:rsid w:val="00F353C6"/>
    <w:rsid w:val="00F43F95"/>
    <w:rsid w:val="00F55B0B"/>
    <w:rsid w:val="00FE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194</Words>
  <Characters>1107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WiZaRd</cp:lastModifiedBy>
  <cp:revision>10</cp:revision>
  <cp:lastPrinted>2020-07-23T07:56:00Z</cp:lastPrinted>
  <dcterms:created xsi:type="dcterms:W3CDTF">2016-11-26T07:53:00Z</dcterms:created>
  <dcterms:modified xsi:type="dcterms:W3CDTF">2021-08-24T17:39:00Z</dcterms:modified>
</cp:coreProperties>
</file>