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C1" w:rsidRDefault="000059C1" w:rsidP="00CA4779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11AE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2</w:t>
      </w:r>
    </w:p>
    <w:p w:rsidR="000059C1" w:rsidRDefault="000059C1" w:rsidP="00CA4779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97C3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E97C37">
        <w:rPr>
          <w:rFonts w:ascii="Times New Roman" w:hAnsi="Times New Roman"/>
          <w:sz w:val="28"/>
          <w:szCs w:val="28"/>
        </w:rPr>
        <w:t xml:space="preserve">орядку приема и регистрации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заявлений граждан, имеющи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трёх</w:t>
      </w:r>
    </w:p>
    <w:p w:rsidR="000059C1" w:rsidRDefault="000059C1" w:rsidP="00CA4779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и более детей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постановке на учет </w:t>
      </w:r>
    </w:p>
    <w:p w:rsidR="000059C1" w:rsidRPr="00AB1209" w:rsidRDefault="000059C1" w:rsidP="00CA4779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и снятии с учета в качестве лиц, имеющих право на предоставление земельн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 участков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аренду</w:t>
      </w:r>
    </w:p>
    <w:p w:rsidR="000059C1" w:rsidRPr="00911CD3" w:rsidRDefault="000059C1" w:rsidP="00CA4779">
      <w:pPr>
        <w:spacing w:after="0" w:line="240" w:lineRule="auto"/>
        <w:ind w:left="4248"/>
        <w:jc w:val="center"/>
        <w:rPr>
          <w:rFonts w:ascii="Times New Roman" w:hAnsi="Times New Roman"/>
        </w:rPr>
      </w:pPr>
    </w:p>
    <w:p w:rsidR="000059C1" w:rsidRPr="00911CD3" w:rsidRDefault="000059C1" w:rsidP="00CA4779">
      <w:pPr>
        <w:spacing w:after="0" w:line="240" w:lineRule="auto"/>
        <w:ind w:left="4248"/>
        <w:jc w:val="center"/>
        <w:rPr>
          <w:rFonts w:ascii="Times New Roman" w:hAnsi="Times New Roman"/>
        </w:rPr>
      </w:pPr>
    </w:p>
    <w:p w:rsidR="000059C1" w:rsidRDefault="000059C1" w:rsidP="00CA4779">
      <w:pPr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  <w:r w:rsidRPr="00FD2F48">
        <w:rPr>
          <w:rFonts w:ascii="Times New Roman" w:hAnsi="Times New Roman"/>
          <w:sz w:val="27"/>
          <w:szCs w:val="27"/>
        </w:rPr>
        <w:t xml:space="preserve">Главе </w:t>
      </w:r>
      <w:r>
        <w:rPr>
          <w:rFonts w:ascii="Times New Roman" w:hAnsi="Times New Roman"/>
          <w:sz w:val="27"/>
          <w:szCs w:val="27"/>
        </w:rPr>
        <w:t>Тимашевского городского поселения Тимашевского района</w:t>
      </w:r>
    </w:p>
    <w:p w:rsidR="000059C1" w:rsidRPr="00FD2F48" w:rsidRDefault="000059C1" w:rsidP="00CA4779">
      <w:pPr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Н.Н. Панину</w:t>
      </w:r>
    </w:p>
    <w:p w:rsidR="000059C1" w:rsidRPr="00FD2F48" w:rsidRDefault="000059C1" w:rsidP="00CA4779">
      <w:pPr>
        <w:widowControl w:val="0"/>
        <w:tabs>
          <w:tab w:val="left" w:pos="6061"/>
          <w:tab w:val="right" w:pos="9355"/>
        </w:tabs>
        <w:spacing w:after="0" w:line="240" w:lineRule="auto"/>
        <w:ind w:left="4536"/>
        <w:rPr>
          <w:rFonts w:ascii="Times New Roman" w:hAnsi="Times New Roman"/>
          <w:b/>
          <w:bCs/>
          <w:sz w:val="27"/>
          <w:szCs w:val="27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left:0;text-align:left;flip:x;z-index:251657728;visibility:visible" from="227.7pt,15.2pt" to="463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" strokeweight=".5pt">
            <v:stroke joinstyle="miter"/>
          </v:line>
        </w:pict>
      </w:r>
      <w:r w:rsidRPr="00FD2F48">
        <w:rPr>
          <w:rFonts w:ascii="Times New Roman" w:hAnsi="Times New Roman"/>
          <w:b/>
          <w:bCs/>
          <w:sz w:val="27"/>
          <w:szCs w:val="27"/>
        </w:rPr>
        <w:tab/>
      </w:r>
      <w:r w:rsidRPr="00FD2F48">
        <w:rPr>
          <w:rFonts w:ascii="Times New Roman" w:hAnsi="Times New Roman"/>
          <w:b/>
          <w:bCs/>
          <w:sz w:val="27"/>
          <w:szCs w:val="27"/>
        </w:rPr>
        <w:tab/>
        <w:t>,</w:t>
      </w:r>
    </w:p>
    <w:p w:rsidR="000059C1" w:rsidRPr="00FD2F48" w:rsidRDefault="000059C1" w:rsidP="00CA4779">
      <w:pPr>
        <w:widowControl w:val="0"/>
        <w:tabs>
          <w:tab w:val="left" w:pos="6061"/>
          <w:tab w:val="left" w:pos="6982"/>
          <w:tab w:val="right" w:pos="9355"/>
        </w:tabs>
        <w:spacing w:after="0" w:line="240" w:lineRule="auto"/>
        <w:ind w:left="4536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F48">
        <w:rPr>
          <w:rFonts w:ascii="Times New Roman" w:hAnsi="Times New Roman"/>
          <w:sz w:val="27"/>
          <w:szCs w:val="27"/>
        </w:rPr>
        <w:t>(</w:t>
      </w:r>
      <w:r w:rsidRPr="00FD2F48">
        <w:rPr>
          <w:rFonts w:ascii="Times New Roman" w:hAnsi="Times New Roman"/>
          <w:sz w:val="24"/>
          <w:szCs w:val="24"/>
        </w:rPr>
        <w:t>Ф.И.О. заявителя)</w:t>
      </w:r>
    </w:p>
    <w:p w:rsidR="000059C1" w:rsidRPr="00FD2F48" w:rsidRDefault="000059C1" w:rsidP="00CA4779">
      <w:pPr>
        <w:widowControl w:val="0"/>
        <w:tabs>
          <w:tab w:val="left" w:pos="6061"/>
          <w:tab w:val="left" w:pos="6982"/>
          <w:tab w:val="right" w:pos="9355"/>
        </w:tabs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</w:p>
    <w:p w:rsidR="000059C1" w:rsidRDefault="000059C1" w:rsidP="00CA477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line id="Прямая соединительная линия 2" o:spid="_x0000_s1027" style="position:absolute;left:0;text-align:left;flip:x;z-index:251656704;visibility:visible" from="227.25pt,.35pt" to="463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" strokeweight=".5pt">
            <v:stroke joinstyle="miter"/>
          </v:line>
        </w:pict>
      </w:r>
      <w:r w:rsidRPr="00FD2F48">
        <w:rPr>
          <w:rFonts w:ascii="Times New Roman" w:hAnsi="Times New Roman"/>
          <w:sz w:val="24"/>
          <w:szCs w:val="24"/>
        </w:rPr>
        <w:t>(паспорт, серия, №, кем выдан, датавыдачи)</w:t>
      </w:r>
    </w:p>
    <w:p w:rsidR="000059C1" w:rsidRPr="00FD2F48" w:rsidRDefault="000059C1" w:rsidP="00CA4779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_______________________________________,</w:t>
      </w:r>
    </w:p>
    <w:p w:rsidR="000059C1" w:rsidRPr="00FD2F48" w:rsidRDefault="000059C1" w:rsidP="00CA477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  <w:r w:rsidRPr="00FD2F48">
        <w:rPr>
          <w:rFonts w:ascii="Times New Roman" w:hAnsi="Times New Roman"/>
          <w:sz w:val="27"/>
          <w:szCs w:val="27"/>
        </w:rPr>
        <w:t>проживающего по адресу:</w:t>
      </w:r>
    </w:p>
    <w:p w:rsidR="000059C1" w:rsidRDefault="000059C1" w:rsidP="00CA477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  <w:r w:rsidRPr="00FD2F48">
        <w:rPr>
          <w:rFonts w:ascii="Times New Roman" w:hAnsi="Times New Roman"/>
          <w:sz w:val="27"/>
          <w:szCs w:val="27"/>
        </w:rPr>
        <w:t>___________________________________</w:t>
      </w:r>
    </w:p>
    <w:p w:rsidR="000059C1" w:rsidRPr="00FD2F48" w:rsidRDefault="000059C1" w:rsidP="00CA477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Тел. </w:t>
      </w:r>
      <w:r w:rsidRPr="00FD2F48">
        <w:rPr>
          <w:rFonts w:ascii="Times New Roman" w:hAnsi="Times New Roman"/>
          <w:sz w:val="27"/>
          <w:szCs w:val="27"/>
        </w:rPr>
        <w:t>_______________________________</w:t>
      </w:r>
    </w:p>
    <w:p w:rsidR="000059C1" w:rsidRPr="00911CD3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0059C1" w:rsidRPr="00911CD3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ЗАЯВЛЕНИЕ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о снятии с учёта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059C1" w:rsidRPr="00CA4779" w:rsidRDefault="000059C1" w:rsidP="00CA47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Прошу снять меня, гражданина, состоящего на учёте в качестве лица, имеющего право на предоставление ему земельного участка, с учёта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9C1" w:rsidRPr="00CA4779" w:rsidRDefault="000059C1" w:rsidP="00CA4779">
      <w:pPr>
        <w:autoSpaceDE w:val="0"/>
        <w:autoSpaceDN w:val="0"/>
        <w:adjustRightInd w:val="0"/>
        <w:spacing w:after="120" w:line="240" w:lineRule="auto"/>
        <w:ind w:left="2832"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1" o:spid="_x0000_s1028" style="position:absolute;left:0;text-align:left;z-index:251658752;visibility:visible" from="1.2pt,1.7pt" to="466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" strokeweight=".5pt">
            <v:stroke joinstyle="miter"/>
          </v:line>
        </w:pict>
      </w:r>
      <w:r w:rsidRPr="00CA4779">
        <w:rPr>
          <w:rFonts w:ascii="Times New Roman" w:hAnsi="Times New Roman"/>
          <w:sz w:val="28"/>
          <w:szCs w:val="28"/>
        </w:rPr>
        <w:t>(причины снятия с учёта)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 xml:space="preserve">Даю свое согласие на получение отделом земельных и имущественных отношений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A4779">
        <w:rPr>
          <w:rFonts w:ascii="Times New Roman" w:hAnsi="Times New Roman"/>
          <w:sz w:val="28"/>
          <w:szCs w:val="28"/>
        </w:rPr>
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К заявлению прилагаются копии: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1.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2.</w:t>
      </w: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9C1" w:rsidRPr="00CA4779" w:rsidRDefault="000059C1" w:rsidP="00CA47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A4779">
        <w:rPr>
          <w:rFonts w:ascii="Times New Roman" w:hAnsi="Times New Roman"/>
          <w:sz w:val="28"/>
          <w:szCs w:val="28"/>
        </w:rPr>
        <w:t>Дата                                                      Подпись                                     Ф.И.О.</w:t>
      </w:r>
    </w:p>
    <w:p w:rsidR="000059C1" w:rsidRPr="00CA4779" w:rsidRDefault="000059C1" w:rsidP="00CA477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0059C1" w:rsidRDefault="000059C1" w:rsidP="00CA4779">
      <w:pPr>
        <w:spacing w:after="0" w:line="240" w:lineRule="auto"/>
        <w:rPr>
          <w:rFonts w:ascii="Times New Roman" w:hAnsi="Times New Roman"/>
          <w:sz w:val="28"/>
          <w:szCs w:val="27"/>
          <w:lang w:eastAsia="ar-SA"/>
        </w:rPr>
      </w:pPr>
    </w:p>
    <w:p w:rsidR="000059C1" w:rsidRDefault="000059C1" w:rsidP="003775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Начальник отдела архитектуры,</w:t>
      </w:r>
    </w:p>
    <w:p w:rsidR="000059C1" w:rsidRDefault="000059C1" w:rsidP="003775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градостроительства, земельных</w:t>
      </w:r>
    </w:p>
    <w:p w:rsidR="000059C1" w:rsidRDefault="000059C1" w:rsidP="003775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имущественных отношений</w:t>
      </w:r>
    </w:p>
    <w:p w:rsidR="000059C1" w:rsidRDefault="000059C1" w:rsidP="003775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0059C1" w:rsidRPr="009B3A2C" w:rsidRDefault="000059C1" w:rsidP="003775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С.В. Панюта</w:t>
      </w:r>
    </w:p>
    <w:sectPr w:rsidR="000059C1" w:rsidRPr="009B3A2C" w:rsidSect="003775DD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779"/>
    <w:rsid w:val="000059C1"/>
    <w:rsid w:val="00092B83"/>
    <w:rsid w:val="00370E93"/>
    <w:rsid w:val="003775DD"/>
    <w:rsid w:val="00414542"/>
    <w:rsid w:val="0043005A"/>
    <w:rsid w:val="00657854"/>
    <w:rsid w:val="00911CD3"/>
    <w:rsid w:val="009B3A2C"/>
    <w:rsid w:val="00AB1209"/>
    <w:rsid w:val="00B01E9D"/>
    <w:rsid w:val="00C64407"/>
    <w:rsid w:val="00C940FD"/>
    <w:rsid w:val="00CA4779"/>
    <w:rsid w:val="00D67FF5"/>
    <w:rsid w:val="00DB3345"/>
    <w:rsid w:val="00E97C37"/>
    <w:rsid w:val="00F11AED"/>
    <w:rsid w:val="00FA32CF"/>
    <w:rsid w:val="00FD2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79"/>
    <w:pPr>
      <w:spacing w:after="160" w:line="259" w:lineRule="auto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2CF"/>
    <w:pPr>
      <w:keepNext/>
      <w:spacing w:after="0" w:line="240" w:lineRule="auto"/>
      <w:jc w:val="both"/>
      <w:outlineLvl w:val="4"/>
    </w:pPr>
    <w:rPr>
      <w:rFonts w:ascii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940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342"/>
    <w:rPr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224</Words>
  <Characters>1280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Ермолинская</cp:lastModifiedBy>
  <cp:revision>3</cp:revision>
  <cp:lastPrinted>2019-02-12T09:00:00Z</cp:lastPrinted>
  <dcterms:created xsi:type="dcterms:W3CDTF">2019-02-11T13:12:00Z</dcterms:created>
  <dcterms:modified xsi:type="dcterms:W3CDTF">2019-02-12T09:04:00Z</dcterms:modified>
</cp:coreProperties>
</file>