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ПРИЛОЖЕНИЕ № 1</w:t>
      </w:r>
    </w:p>
    <w:p w:rsidR="004012F4" w:rsidRDefault="004012F4" w:rsidP="004E5855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97C3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E97C37">
        <w:rPr>
          <w:rFonts w:ascii="Times New Roman" w:hAnsi="Times New Roman"/>
          <w:sz w:val="28"/>
          <w:szCs w:val="28"/>
        </w:rPr>
        <w:t xml:space="preserve">орядку приема и регистрации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заявлений граждан, имеющи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трёх </w:t>
      </w:r>
    </w:p>
    <w:p w:rsidR="004012F4" w:rsidRDefault="004012F4" w:rsidP="004E5855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и более детей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постановке на учет </w:t>
      </w:r>
    </w:p>
    <w:p w:rsidR="004012F4" w:rsidRPr="00AB1209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и снятии с учета в качестве лиц, имеющих право на предоставление земельн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 участков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аренду</w:t>
      </w:r>
    </w:p>
    <w:p w:rsidR="004012F4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Главе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от_________________________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</w:t>
      </w:r>
    </w:p>
    <w:p w:rsidR="004012F4" w:rsidRPr="009B3A2C" w:rsidRDefault="004012F4" w:rsidP="004E5855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(Ф.И.О заявителя)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B3A2C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4012F4" w:rsidRPr="009B3A2C" w:rsidRDefault="004012F4" w:rsidP="004E5855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(паспорт: серия, </w:t>
      </w:r>
      <w:r>
        <w:rPr>
          <w:rFonts w:ascii="Times New Roman" w:hAnsi="Times New Roman"/>
          <w:sz w:val="28"/>
          <w:szCs w:val="28"/>
        </w:rPr>
        <w:t>№</w:t>
      </w:r>
      <w:r w:rsidRPr="009B3A2C">
        <w:rPr>
          <w:rFonts w:ascii="Times New Roman" w:hAnsi="Times New Roman"/>
          <w:sz w:val="28"/>
          <w:szCs w:val="28"/>
        </w:rPr>
        <w:t>, кем выдан, дата выдачи)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0"/>
          <w:szCs w:val="20"/>
        </w:rPr>
      </w:pPr>
      <w:r w:rsidRPr="009B3A2C">
        <w:rPr>
          <w:rFonts w:ascii="Times New Roman" w:hAnsi="Times New Roman"/>
          <w:sz w:val="28"/>
          <w:szCs w:val="28"/>
        </w:rPr>
        <w:t>проживающего по адресу: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_____________________________</w:t>
      </w:r>
    </w:p>
    <w:p w:rsidR="004012F4" w:rsidRPr="009B3A2C" w:rsidRDefault="004012F4" w:rsidP="004E5855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_____________________________</w:t>
      </w:r>
    </w:p>
    <w:p w:rsidR="004012F4" w:rsidRPr="009B3A2C" w:rsidRDefault="004012F4" w:rsidP="004E5855">
      <w:pPr>
        <w:spacing w:after="0" w:line="240" w:lineRule="auto"/>
        <w:ind w:firstLine="5760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50"/>
          <w:sz w:val="28"/>
          <w:szCs w:val="28"/>
        </w:rPr>
        <w:t>заявление.</w:t>
      </w:r>
    </w:p>
    <w:p w:rsidR="004012F4" w:rsidRPr="009B3A2C" w:rsidRDefault="004012F4" w:rsidP="004E5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ab/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Прошу поставить меня, гражданина, имеющего _________ детей, на учет для получения в аренду земельного участка для ___________________________________________________________________</w:t>
      </w:r>
      <w:r>
        <w:rPr>
          <w:rFonts w:ascii="Times New Roman" w:hAnsi="Times New Roman"/>
          <w:sz w:val="28"/>
          <w:szCs w:val="28"/>
        </w:rPr>
        <w:t>.</w:t>
      </w:r>
    </w:p>
    <w:p w:rsidR="004012F4" w:rsidRPr="009B3A2C" w:rsidRDefault="004012F4" w:rsidP="004E58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(индивидуального жилищного строительства, ведения личного подсобного хозяйства)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Даю свое согласие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9B3A2C">
        <w:rPr>
          <w:rFonts w:ascii="Times New Roman" w:hAnsi="Times New Roman"/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К заявлению прилагаются копии: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1) паспорта заявителя (на _____ л.);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2) судебного решения о месте жительства в случае отсутствия сведений о регистрации заявителя на территории муниципального образования, в границах которого испрашивается земельный участок, или в случае наличия спора о месте регистрации (на _____ л.);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3) документов, подтверждающих наличие у заявителя трех и более детей на момент подачи заявления (на ____ л.);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4)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 (на ______ л.);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>5)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 (на ________ л.)</w:t>
      </w:r>
      <w:r>
        <w:rPr>
          <w:rFonts w:ascii="Times New Roman" w:hAnsi="Times New Roman"/>
          <w:sz w:val="28"/>
          <w:szCs w:val="28"/>
        </w:rPr>
        <w:t>.</w:t>
      </w:r>
    </w:p>
    <w:p w:rsidR="004012F4" w:rsidRPr="009B3A2C" w:rsidRDefault="004012F4" w:rsidP="004E58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 «___» ___________________20 __</w:t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  <w:t xml:space="preserve">                ______________________</w:t>
      </w:r>
    </w:p>
    <w:p w:rsidR="004012F4" w:rsidRPr="009B3A2C" w:rsidRDefault="004012F4" w:rsidP="004E58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  <w:t>дата</w:t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</w:r>
      <w:r w:rsidRPr="009B3A2C">
        <w:rPr>
          <w:rFonts w:ascii="Times New Roman" w:hAnsi="Times New Roman"/>
          <w:sz w:val="28"/>
          <w:szCs w:val="28"/>
        </w:rPr>
        <w:tab/>
        <w:t>подпись</w:t>
      </w: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A2C">
        <w:rPr>
          <w:rFonts w:ascii="Times New Roman" w:hAnsi="Times New Roman"/>
          <w:sz w:val="28"/>
          <w:szCs w:val="28"/>
        </w:rPr>
        <w:t xml:space="preserve">Время _________________ Дата ______________________ </w:t>
      </w: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ind w:left="1628"/>
        <w:rPr>
          <w:rFonts w:ascii="Times New Roman" w:hAnsi="Times New Roman"/>
          <w:sz w:val="28"/>
          <w:szCs w:val="28"/>
        </w:rPr>
      </w:pP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архитектуры,</w:t>
      </w:r>
    </w:p>
    <w:p w:rsidR="004012F4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градостроительства, земельных</w:t>
      </w:r>
    </w:p>
    <w:p w:rsidR="004012F4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имущественных отношений</w:t>
      </w:r>
    </w:p>
    <w:p w:rsidR="004012F4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С.В. Панюта</w:t>
      </w:r>
    </w:p>
    <w:p w:rsidR="004012F4" w:rsidRPr="009B3A2C" w:rsidRDefault="004012F4" w:rsidP="004E58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12F4" w:rsidRDefault="004012F4"/>
    <w:sectPr w:rsidR="004012F4" w:rsidSect="004E585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2F4" w:rsidRDefault="004012F4" w:rsidP="004E5855">
      <w:pPr>
        <w:spacing w:after="0" w:line="240" w:lineRule="auto"/>
      </w:pPr>
      <w:r>
        <w:separator/>
      </w:r>
    </w:p>
  </w:endnote>
  <w:endnote w:type="continuationSeparator" w:id="1">
    <w:p w:rsidR="004012F4" w:rsidRDefault="004012F4" w:rsidP="004E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2F4" w:rsidRDefault="004012F4" w:rsidP="004E5855">
      <w:pPr>
        <w:spacing w:after="0" w:line="240" w:lineRule="auto"/>
      </w:pPr>
      <w:r>
        <w:separator/>
      </w:r>
    </w:p>
  </w:footnote>
  <w:footnote w:type="continuationSeparator" w:id="1">
    <w:p w:rsidR="004012F4" w:rsidRDefault="004012F4" w:rsidP="004E5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2F4" w:rsidRDefault="004012F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4012F4" w:rsidRDefault="004012F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855"/>
    <w:rsid w:val="001879BC"/>
    <w:rsid w:val="002A6BE9"/>
    <w:rsid w:val="002C1F3B"/>
    <w:rsid w:val="003B71C7"/>
    <w:rsid w:val="004012F4"/>
    <w:rsid w:val="00414542"/>
    <w:rsid w:val="0043005A"/>
    <w:rsid w:val="004E5855"/>
    <w:rsid w:val="00657854"/>
    <w:rsid w:val="00713F52"/>
    <w:rsid w:val="007313B7"/>
    <w:rsid w:val="00832AF7"/>
    <w:rsid w:val="009B3A2C"/>
    <w:rsid w:val="00AA6638"/>
    <w:rsid w:val="00AB1209"/>
    <w:rsid w:val="00AF44A0"/>
    <w:rsid w:val="00E97C37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55"/>
    <w:pPr>
      <w:spacing w:after="160" w:line="259" w:lineRule="auto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2CF"/>
    <w:pPr>
      <w:keepNext/>
      <w:spacing w:after="0" w:line="240" w:lineRule="auto"/>
      <w:jc w:val="both"/>
      <w:outlineLvl w:val="4"/>
    </w:pPr>
    <w:rPr>
      <w:rFonts w:ascii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E5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E5855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E5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5855"/>
    <w:rPr>
      <w:rFonts w:ascii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32A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379</Words>
  <Characters>2161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Ермолинская</cp:lastModifiedBy>
  <cp:revision>3</cp:revision>
  <cp:lastPrinted>2019-02-12T08:54:00Z</cp:lastPrinted>
  <dcterms:created xsi:type="dcterms:W3CDTF">2019-02-11T13:08:00Z</dcterms:created>
  <dcterms:modified xsi:type="dcterms:W3CDTF">2019-02-12T08:55:00Z</dcterms:modified>
</cp:coreProperties>
</file>