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1BF" w:rsidRDefault="00B661BF" w:rsidP="00C44E8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F11AED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3</w:t>
      </w:r>
    </w:p>
    <w:p w:rsidR="00B661BF" w:rsidRPr="00AB1209" w:rsidRDefault="00B661BF" w:rsidP="00C44E8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E97C37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П</w:t>
      </w:r>
      <w:r w:rsidRPr="00E97C37">
        <w:rPr>
          <w:rFonts w:ascii="Times New Roman" w:hAnsi="Times New Roman"/>
          <w:sz w:val="28"/>
          <w:szCs w:val="28"/>
        </w:rPr>
        <w:t>орядку приема и регистрации заявлений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7854">
        <w:rPr>
          <w:rFonts w:ascii="Times New Roman" w:hAnsi="Times New Roman"/>
          <w:color w:val="000000"/>
          <w:sz w:val="28"/>
          <w:szCs w:val="28"/>
          <w:lang w:eastAsia="ru-RU"/>
        </w:rPr>
        <w:t>граждан, имеющи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х</w:t>
      </w:r>
      <w:r w:rsidRPr="0065785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трёх и более детей о постановке на учет и снятии с учета в качестве лиц, имеющих право на предоставление земельн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ых участков</w:t>
      </w:r>
      <w:r w:rsidRPr="0065785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аренду</w:t>
      </w:r>
    </w:p>
    <w:p w:rsidR="00B661BF" w:rsidRPr="00E97C37" w:rsidRDefault="00B661BF" w:rsidP="00C44E8E">
      <w:pPr>
        <w:spacing w:after="0" w:line="240" w:lineRule="auto"/>
        <w:ind w:left="2832"/>
        <w:jc w:val="center"/>
        <w:rPr>
          <w:rFonts w:ascii="Times New Roman" w:hAnsi="Times New Roman"/>
          <w:sz w:val="28"/>
          <w:szCs w:val="28"/>
        </w:rPr>
      </w:pPr>
    </w:p>
    <w:p w:rsidR="00B661BF" w:rsidRDefault="00B661BF" w:rsidP="00C44E8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B661BF" w:rsidRPr="00334EC4" w:rsidRDefault="00B661BF" w:rsidP="00C44E8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ФОРМА </w:t>
      </w:r>
      <w:r w:rsidRPr="00334EC4">
        <w:rPr>
          <w:rFonts w:ascii="Times New Roman" w:hAnsi="Times New Roman"/>
          <w:bCs/>
          <w:color w:val="000000"/>
          <w:sz w:val="24"/>
          <w:szCs w:val="24"/>
          <w:lang w:eastAsia="ru-RU"/>
        </w:rPr>
        <w:t>ЖУРНАЛ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А</w:t>
      </w:r>
    </w:p>
    <w:p w:rsidR="00B661BF" w:rsidRDefault="00B661BF" w:rsidP="00C44E8E">
      <w:pPr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noProof/>
          <w:sz w:val="28"/>
          <w:szCs w:val="28"/>
        </w:rPr>
        <w:t xml:space="preserve">регистрации заявлений </w:t>
      </w:r>
      <w:r w:rsidRPr="00657854">
        <w:rPr>
          <w:rFonts w:ascii="Times New Roman" w:hAnsi="Times New Roman"/>
          <w:color w:val="000000"/>
          <w:sz w:val="28"/>
          <w:szCs w:val="28"/>
          <w:lang w:eastAsia="ru-RU"/>
        </w:rPr>
        <w:t>граждан, имеющи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х трёх и более детей </w:t>
      </w:r>
      <w:r w:rsidRPr="00657854">
        <w:rPr>
          <w:rFonts w:ascii="Times New Roman" w:hAnsi="Times New Roman"/>
          <w:color w:val="000000"/>
          <w:sz w:val="28"/>
          <w:szCs w:val="28"/>
          <w:lang w:eastAsia="ru-RU"/>
        </w:rPr>
        <w:t>о постановке на учет и снятии с учета в качестве лиц, имеющих право на предоставление земельн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ых участков</w:t>
      </w:r>
      <w:r w:rsidRPr="0065785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аренду</w:t>
      </w:r>
    </w:p>
    <w:p w:rsidR="00B661BF" w:rsidRPr="00353D5A" w:rsidRDefault="00B661BF" w:rsidP="00C44E8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661BF" w:rsidRPr="00353D5A" w:rsidRDefault="00B661BF" w:rsidP="00C44E8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0A0"/>
      </w:tblPr>
      <w:tblGrid>
        <w:gridCol w:w="471"/>
        <w:gridCol w:w="1417"/>
        <w:gridCol w:w="1417"/>
        <w:gridCol w:w="1393"/>
        <w:gridCol w:w="1395"/>
        <w:gridCol w:w="1474"/>
        <w:gridCol w:w="1798"/>
      </w:tblGrid>
      <w:tr w:rsidR="00B661BF" w:rsidRPr="001F4A20" w:rsidTr="00895577">
        <w:trPr>
          <w:cantSplit/>
          <w:trHeight w:val="480"/>
        </w:trPr>
        <w:tc>
          <w:tcPr>
            <w:tcW w:w="4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661BF" w:rsidRPr="00325078" w:rsidRDefault="00B661BF" w:rsidP="008955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50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3250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661BF" w:rsidRPr="00325078" w:rsidRDefault="00B661BF" w:rsidP="008955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регистрации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заявления </w:t>
            </w:r>
            <w:r w:rsidRPr="003250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 постановке на учёт</w:t>
            </w:r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661BF" w:rsidRPr="00325078" w:rsidRDefault="00B661BF" w:rsidP="008955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Дата и в</w:t>
            </w:r>
            <w:r w:rsidRPr="003250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ремя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подачи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заявления</w:t>
            </w:r>
            <w:r w:rsidRPr="003250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 постановке на учёт</w:t>
            </w:r>
          </w:p>
        </w:tc>
        <w:tc>
          <w:tcPr>
            <w:tcW w:w="1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661BF" w:rsidRPr="00325078" w:rsidRDefault="00B661BF" w:rsidP="008955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Фамилия, имя,</w:t>
            </w:r>
            <w:r w:rsidRPr="003250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отчество заявителя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661BF" w:rsidRPr="00325078" w:rsidRDefault="00B661BF" w:rsidP="008955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5078">
              <w:rPr>
                <w:rFonts w:ascii="Times New Roman" w:hAnsi="Times New Roman"/>
                <w:sz w:val="24"/>
                <w:szCs w:val="24"/>
                <w:lang w:eastAsia="ru-RU"/>
              </w:rPr>
              <w:t>Адрес заявителя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661BF" w:rsidRPr="00325078" w:rsidRDefault="00B661BF" w:rsidP="008955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 услуги</w:t>
            </w:r>
          </w:p>
        </w:tc>
        <w:tc>
          <w:tcPr>
            <w:tcW w:w="18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661BF" w:rsidRPr="00325078" w:rsidRDefault="00B661BF" w:rsidP="008955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регистрации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заявления</w:t>
            </w:r>
            <w:r w:rsidRPr="003250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   снятии с учёта</w:t>
            </w:r>
          </w:p>
        </w:tc>
      </w:tr>
      <w:tr w:rsidR="00B661BF" w:rsidRPr="001F4A20" w:rsidTr="00895577">
        <w:trPr>
          <w:cantSplit/>
          <w:trHeight w:val="240"/>
        </w:trPr>
        <w:tc>
          <w:tcPr>
            <w:tcW w:w="4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661BF" w:rsidRPr="00325078" w:rsidRDefault="00B661BF" w:rsidP="008955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661BF" w:rsidRPr="00325078" w:rsidRDefault="00B661BF" w:rsidP="008955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661BF" w:rsidRPr="00325078" w:rsidRDefault="00B661BF" w:rsidP="008955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661BF" w:rsidRPr="00325078" w:rsidRDefault="00B661BF" w:rsidP="008955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61BF" w:rsidRPr="00325078" w:rsidRDefault="00B661BF" w:rsidP="00895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61BF" w:rsidRPr="00325078" w:rsidRDefault="00B661BF" w:rsidP="00895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61BF" w:rsidRPr="00325078" w:rsidRDefault="00B661BF" w:rsidP="008955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661BF" w:rsidRPr="001F4A20" w:rsidTr="00895577">
        <w:trPr>
          <w:cantSplit/>
          <w:trHeight w:val="240"/>
        </w:trPr>
        <w:tc>
          <w:tcPr>
            <w:tcW w:w="4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661BF" w:rsidRPr="00325078" w:rsidRDefault="00B661BF" w:rsidP="008955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50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661BF" w:rsidRPr="00325078" w:rsidRDefault="00B661BF" w:rsidP="008955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50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661BF" w:rsidRPr="00325078" w:rsidRDefault="00B661BF" w:rsidP="008955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50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661BF" w:rsidRPr="00325078" w:rsidRDefault="00B661BF" w:rsidP="008955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50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661BF" w:rsidRPr="00325078" w:rsidRDefault="00B661BF" w:rsidP="008955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661BF" w:rsidRPr="00325078" w:rsidRDefault="00B661BF" w:rsidP="008955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661BF" w:rsidRPr="00325078" w:rsidRDefault="00B661BF" w:rsidP="008955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661BF" w:rsidRDefault="00B661BF" w:rsidP="00C44E8E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661BF" w:rsidRDefault="00B661BF" w:rsidP="00C44E8E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661BF" w:rsidRDefault="00B661BF" w:rsidP="00C44E8E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661BF" w:rsidRDefault="00B661BF" w:rsidP="00CD0B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архитектуры,</w:t>
      </w:r>
    </w:p>
    <w:p w:rsidR="00B661BF" w:rsidRDefault="00B661BF" w:rsidP="00CD0B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градостроительства, земельных</w:t>
      </w:r>
    </w:p>
    <w:p w:rsidR="00B661BF" w:rsidRDefault="00B661BF" w:rsidP="00CD0B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имущественных отношений</w:t>
      </w:r>
    </w:p>
    <w:p w:rsidR="00B661BF" w:rsidRDefault="00B661BF" w:rsidP="00CD0B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Тимашевского городского</w:t>
      </w:r>
    </w:p>
    <w:p w:rsidR="00B661BF" w:rsidRDefault="00B661BF" w:rsidP="00CD0B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С.В. Панюта</w:t>
      </w:r>
    </w:p>
    <w:p w:rsidR="00B661BF" w:rsidRDefault="00B661BF" w:rsidP="00CD0BB7">
      <w:pPr>
        <w:spacing w:after="0" w:line="240" w:lineRule="auto"/>
      </w:pPr>
    </w:p>
    <w:sectPr w:rsidR="00B661BF" w:rsidSect="00B76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4E8E"/>
    <w:rsid w:val="001F4A20"/>
    <w:rsid w:val="00325078"/>
    <w:rsid w:val="00334EC4"/>
    <w:rsid w:val="00353D5A"/>
    <w:rsid w:val="00414542"/>
    <w:rsid w:val="0043005A"/>
    <w:rsid w:val="00585A69"/>
    <w:rsid w:val="00657854"/>
    <w:rsid w:val="00895577"/>
    <w:rsid w:val="00911CD3"/>
    <w:rsid w:val="00AB1209"/>
    <w:rsid w:val="00B661BF"/>
    <w:rsid w:val="00B7674D"/>
    <w:rsid w:val="00C44E8E"/>
    <w:rsid w:val="00CD0BB7"/>
    <w:rsid w:val="00E97C37"/>
    <w:rsid w:val="00F11AED"/>
    <w:rsid w:val="00FA3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E8E"/>
    <w:pPr>
      <w:spacing w:after="160" w:line="259" w:lineRule="auto"/>
    </w:pPr>
    <w:rPr>
      <w:rFonts w:ascii="Calibri" w:hAnsi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A32CF"/>
    <w:pPr>
      <w:keepNext/>
      <w:spacing w:after="0" w:line="240" w:lineRule="auto"/>
      <w:ind w:left="5040" w:firstLine="720"/>
      <w:jc w:val="both"/>
      <w:outlineLvl w:val="1"/>
    </w:pPr>
    <w:rPr>
      <w:rFonts w:ascii="Times New Roman" w:hAnsi="Times New Roman"/>
      <w:sz w:val="28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A32CF"/>
    <w:pPr>
      <w:keepNext/>
      <w:spacing w:after="0" w:line="240" w:lineRule="auto"/>
      <w:ind w:left="187" w:firstLine="521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A32CF"/>
    <w:pPr>
      <w:keepNext/>
      <w:spacing w:after="0" w:line="240" w:lineRule="auto"/>
      <w:jc w:val="both"/>
      <w:outlineLvl w:val="4"/>
    </w:pPr>
    <w:rPr>
      <w:rFonts w:ascii="Times New Roman" w:hAnsi="Times New Roman"/>
      <w:sz w:val="28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A32CF"/>
    <w:rPr>
      <w:rFonts w:cs="Times New Roman"/>
      <w:sz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A32CF"/>
    <w:rPr>
      <w:rFonts w:cs="Times New Roman"/>
      <w:b/>
      <w:b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FA32CF"/>
    <w:rPr>
      <w:rFonts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D0B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6CB"/>
    <w:rPr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20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129</Words>
  <Characters>741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USER</dc:creator>
  <cp:keywords/>
  <dc:description/>
  <cp:lastModifiedBy>Ермолинская</cp:lastModifiedBy>
  <cp:revision>2</cp:revision>
  <cp:lastPrinted>2019-02-11T13:14:00Z</cp:lastPrinted>
  <dcterms:created xsi:type="dcterms:W3CDTF">2019-02-11T13:15:00Z</dcterms:created>
  <dcterms:modified xsi:type="dcterms:W3CDTF">2019-02-11T13:15:00Z</dcterms:modified>
</cp:coreProperties>
</file>