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widowControl/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kern w:val="0"/>
          <w:szCs w:val="28"/>
        </w:rPr>
      </w:pPr>
      <w:r>
        <w:rPr>
          <w:b/>
          <w:bCs/>
          <w:color w:val="26282F"/>
          <w:kern w:val="0"/>
          <w:szCs w:val="28"/>
        </w:rPr>
        <w:t>«</w:t>
      </w:r>
      <w:r w:rsidRPr="008571B8">
        <w:rPr>
          <w:b/>
          <w:bCs/>
          <w:color w:val="26282F"/>
          <w:kern w:val="0"/>
          <w:szCs w:val="28"/>
        </w:rPr>
        <w:t>О порядке поступления обращений и заявлений, являющихся основаниями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</w:t>
      </w:r>
      <w:r>
        <w:rPr>
          <w:b/>
          <w:bCs/>
          <w:color w:val="26282F"/>
          <w:kern w:val="0"/>
          <w:szCs w:val="28"/>
        </w:rPr>
        <w:t xml:space="preserve"> Тимашевского городского поселения </w:t>
      </w:r>
    </w:p>
    <w:p w:rsidR="00D31517" w:rsidRPr="008571B8" w:rsidRDefault="00D31517" w:rsidP="008571B8">
      <w:pPr>
        <w:widowControl/>
        <w:suppressAutoHyphens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kern w:val="0"/>
          <w:szCs w:val="28"/>
        </w:rPr>
      </w:pPr>
      <w:r>
        <w:rPr>
          <w:b/>
          <w:bCs/>
          <w:color w:val="26282F"/>
          <w:kern w:val="0"/>
          <w:szCs w:val="28"/>
        </w:rPr>
        <w:t>Тимашевского района»</w:t>
      </w: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DA068E">
      <w:pPr>
        <w:ind w:firstLine="709"/>
        <w:jc w:val="both"/>
        <w:rPr>
          <w:kern w:val="0"/>
          <w:szCs w:val="28"/>
        </w:rPr>
      </w:pPr>
      <w:r w:rsidRPr="008571B8">
        <w:rPr>
          <w:rStyle w:val="FontStyle30"/>
          <w:spacing w:val="0"/>
          <w:sz w:val="28"/>
          <w:szCs w:val="28"/>
        </w:rPr>
        <w:t xml:space="preserve">В соответствии с </w:t>
      </w:r>
      <w:r>
        <w:rPr>
          <w:rStyle w:val="FontStyle30"/>
          <w:spacing w:val="0"/>
          <w:sz w:val="28"/>
          <w:szCs w:val="28"/>
        </w:rPr>
        <w:t xml:space="preserve">Федеральным законом  </w:t>
      </w:r>
      <w:r w:rsidRPr="008571B8">
        <w:rPr>
          <w:kern w:val="0"/>
          <w:szCs w:val="28"/>
        </w:rPr>
        <w:t xml:space="preserve">от 25 декабря 2008 года N 273-ФЗ "О противодействии коррупции", подпунктом </w:t>
      </w:r>
      <w:r>
        <w:rPr>
          <w:kern w:val="0"/>
          <w:szCs w:val="28"/>
        </w:rPr>
        <w:t>3.6.2 пункта 3</w:t>
      </w:r>
      <w:r w:rsidRPr="008571B8">
        <w:rPr>
          <w:kern w:val="0"/>
          <w:szCs w:val="28"/>
        </w:rPr>
        <w:t xml:space="preserve"> Положения о комиссии по соблюдению требований к служебному поведению муниципальных служащих и урегулированию конфликта интересов на муниц</w:t>
      </w:r>
      <w:r>
        <w:rPr>
          <w:kern w:val="0"/>
          <w:szCs w:val="28"/>
        </w:rPr>
        <w:t>ипальной службе в администрации Тимашевского городского поселения</w:t>
      </w:r>
      <w:r w:rsidRPr="008571B8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Тимашевского района, утвержденного постановлением администрации Тимашевского городского поселения Тимашевского района </w:t>
      </w:r>
      <w:r w:rsidRPr="008571B8">
        <w:rPr>
          <w:kern w:val="0"/>
          <w:szCs w:val="28"/>
        </w:rPr>
        <w:t>от</w:t>
      </w:r>
      <w:r>
        <w:rPr>
          <w:kern w:val="0"/>
          <w:szCs w:val="28"/>
        </w:rPr>
        <w:t xml:space="preserve"> 26.11.2014 № 834 и на основании Устава Тимашевского городского поселения Тимашевского района, п о с т а н о в л я ю:</w:t>
      </w:r>
    </w:p>
    <w:p w:rsidR="00D31517" w:rsidRPr="008571B8" w:rsidRDefault="00D31517" w:rsidP="008571B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bookmarkStart w:id="0" w:name="sub_1"/>
      <w:r w:rsidRPr="008571B8">
        <w:rPr>
          <w:kern w:val="0"/>
          <w:szCs w:val="28"/>
        </w:rPr>
        <w:t>1. Утвердить:</w:t>
      </w:r>
    </w:p>
    <w:p w:rsidR="00D31517" w:rsidRDefault="00D31517" w:rsidP="008571B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bookmarkStart w:id="1" w:name="sub_11"/>
      <w:bookmarkEnd w:id="0"/>
      <w:r>
        <w:rPr>
          <w:kern w:val="0"/>
          <w:szCs w:val="28"/>
        </w:rPr>
        <w:t xml:space="preserve">1.1. </w:t>
      </w:r>
      <w:r w:rsidRPr="008571B8">
        <w:rPr>
          <w:kern w:val="0"/>
          <w:szCs w:val="28"/>
        </w:rPr>
        <w:t>Порядок поступления обращения гражданина, замещавшего в администрации</w:t>
      </w:r>
      <w:r>
        <w:rPr>
          <w:kern w:val="0"/>
          <w:szCs w:val="28"/>
        </w:rPr>
        <w:t xml:space="preserve"> Тимашевского городского поселения Тимашевского района</w:t>
      </w:r>
      <w:r w:rsidRPr="008571B8">
        <w:rPr>
          <w:kern w:val="0"/>
          <w:szCs w:val="28"/>
        </w:rPr>
        <w:t xml:space="preserve"> должность муниципальной службы, включенную в перечень должностей</w:t>
      </w:r>
      <w:r>
        <w:rPr>
          <w:kern w:val="0"/>
          <w:szCs w:val="28"/>
        </w:rPr>
        <w:t xml:space="preserve">, предусмотренные статьей 12 </w:t>
      </w:r>
      <w:r>
        <w:rPr>
          <w:rStyle w:val="FontStyle30"/>
          <w:spacing w:val="0"/>
          <w:sz w:val="28"/>
          <w:szCs w:val="28"/>
        </w:rPr>
        <w:t xml:space="preserve">Федерального закона  </w:t>
      </w:r>
      <w:r w:rsidRPr="008571B8">
        <w:rPr>
          <w:kern w:val="0"/>
          <w:szCs w:val="28"/>
        </w:rPr>
        <w:t>от 25 декабря 2008 года N 273-ФЗ "О противодействии коррупции, утвержденн</w:t>
      </w:r>
      <w:r>
        <w:rPr>
          <w:kern w:val="0"/>
          <w:szCs w:val="28"/>
        </w:rPr>
        <w:t>ого нормативным правовым актом администрации Тимашевского городского поселения Тимашевского района</w:t>
      </w:r>
      <w:r w:rsidRPr="008571B8">
        <w:rPr>
          <w:kern w:val="0"/>
          <w:szCs w:val="28"/>
        </w:rPr>
        <w:t xml:space="preserve"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</w:t>
      </w:r>
      <w:r>
        <w:rPr>
          <w:kern w:val="0"/>
          <w:szCs w:val="28"/>
        </w:rPr>
        <w:t xml:space="preserve">муниципальному </w:t>
      </w:r>
      <w:r w:rsidRPr="008571B8">
        <w:rPr>
          <w:kern w:val="0"/>
          <w:szCs w:val="28"/>
        </w:rPr>
        <w:t>управлению этой организацией входили в его должностные (служебные) обязанности, до истечения двух лет со дня увольнения с муниципальной службы (</w:t>
      </w:r>
      <w:bookmarkStart w:id="2" w:name="sub_12"/>
      <w:bookmarkEnd w:id="1"/>
      <w:r>
        <w:rPr>
          <w:kern w:val="0"/>
          <w:szCs w:val="28"/>
        </w:rPr>
        <w:t>приложение №1).</w:t>
      </w:r>
    </w:p>
    <w:p w:rsidR="00D31517" w:rsidRPr="008571B8" w:rsidRDefault="00D31517" w:rsidP="008571B8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kern w:val="0"/>
          <w:szCs w:val="28"/>
        </w:rPr>
        <w:t xml:space="preserve">1.2. </w:t>
      </w:r>
      <w:r w:rsidRPr="008571B8">
        <w:rPr>
          <w:kern w:val="0"/>
          <w:szCs w:val="28"/>
        </w:rPr>
        <w:t xml:space="preserve">Порядок поступления заявления от </w:t>
      </w:r>
      <w:r>
        <w:rPr>
          <w:kern w:val="0"/>
          <w:szCs w:val="28"/>
        </w:rPr>
        <w:t>лица</w:t>
      </w:r>
      <w:r w:rsidRPr="008571B8">
        <w:rPr>
          <w:kern w:val="0"/>
          <w:szCs w:val="28"/>
        </w:rPr>
        <w:t>, замещающего должность муниципальной службы в администрации</w:t>
      </w:r>
      <w:r>
        <w:rPr>
          <w:kern w:val="0"/>
          <w:szCs w:val="28"/>
        </w:rPr>
        <w:t xml:space="preserve"> Тимашевского городского поселения Тимашевского района </w:t>
      </w:r>
      <w:bookmarkEnd w:id="2"/>
      <w:r w:rsidRPr="008571B8">
        <w:rPr>
          <w:kern w:val="0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(</w:t>
      </w:r>
      <w:r>
        <w:rPr>
          <w:kern w:val="0"/>
          <w:szCs w:val="28"/>
        </w:rPr>
        <w:t>приложение №2</w:t>
      </w:r>
      <w:r w:rsidRPr="008571B8">
        <w:rPr>
          <w:kern w:val="0"/>
          <w:szCs w:val="28"/>
        </w:rPr>
        <w:t>).</w:t>
      </w:r>
    </w:p>
    <w:p w:rsidR="00D31517" w:rsidRDefault="00D31517" w:rsidP="00C07B67">
      <w:pPr>
        <w:ind w:firstLine="709"/>
        <w:jc w:val="both"/>
        <w:rPr>
          <w:szCs w:val="28"/>
        </w:rPr>
      </w:pPr>
      <w:r>
        <w:rPr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обеспечить его размещение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31517" w:rsidRDefault="00D31517" w:rsidP="00C07B67">
      <w:pPr>
        <w:ind w:firstLine="709"/>
        <w:jc w:val="both"/>
        <w:rPr>
          <w:szCs w:val="28"/>
        </w:rPr>
      </w:pPr>
      <w:r>
        <w:rPr>
          <w:szCs w:val="28"/>
        </w:rPr>
        <w:t>3. Контроль за выполнением настоящего постановления оставляю за собой.</w:t>
      </w:r>
    </w:p>
    <w:p w:rsidR="00D31517" w:rsidRDefault="00D31517" w:rsidP="00C07B67">
      <w:pPr>
        <w:ind w:firstLine="709"/>
        <w:jc w:val="both"/>
        <w:rPr>
          <w:szCs w:val="28"/>
        </w:rPr>
      </w:pPr>
      <w:r>
        <w:rPr>
          <w:szCs w:val="28"/>
        </w:rPr>
        <w:t>4. Постановление вступает в силу после его официального опубликования.</w:t>
      </w:r>
    </w:p>
    <w:p w:rsidR="00D31517" w:rsidRDefault="00D31517" w:rsidP="00C07B67">
      <w:pPr>
        <w:tabs>
          <w:tab w:val="left" w:pos="851"/>
        </w:tabs>
        <w:ind w:firstLine="851"/>
        <w:jc w:val="both"/>
        <w:rPr>
          <w:szCs w:val="28"/>
        </w:rPr>
      </w:pPr>
    </w:p>
    <w:p w:rsidR="00D31517" w:rsidRDefault="00D31517" w:rsidP="00C07B67">
      <w:pPr>
        <w:tabs>
          <w:tab w:val="left" w:pos="851"/>
        </w:tabs>
        <w:ind w:firstLine="851"/>
        <w:jc w:val="both"/>
        <w:rPr>
          <w:szCs w:val="28"/>
        </w:rPr>
      </w:pPr>
    </w:p>
    <w:p w:rsidR="00D31517" w:rsidRDefault="00D31517" w:rsidP="007D4AC5">
      <w:pPr>
        <w:ind w:left="720" w:hanging="720"/>
        <w:rPr>
          <w:szCs w:val="28"/>
        </w:rPr>
      </w:pPr>
      <w:r>
        <w:rPr>
          <w:szCs w:val="28"/>
        </w:rPr>
        <w:t>Глава Тимашевского городского поселения</w:t>
      </w: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  <w:r>
        <w:rPr>
          <w:rStyle w:val="FontStyle30"/>
          <w:spacing w:val="0"/>
          <w:sz w:val="28"/>
          <w:szCs w:val="28"/>
        </w:rPr>
        <w:t xml:space="preserve">Тимашевского района                                                                                 П.В. Буряк </w:t>
      </w: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p w:rsidR="00D31517" w:rsidRDefault="00D31517" w:rsidP="008571B8">
      <w:pPr>
        <w:rPr>
          <w:rStyle w:val="FontStyle30"/>
          <w:spacing w:val="0"/>
          <w:sz w:val="28"/>
          <w:szCs w:val="28"/>
        </w:rPr>
      </w:pPr>
    </w:p>
    <w:tbl>
      <w:tblPr>
        <w:tblW w:w="0" w:type="auto"/>
        <w:tblInd w:w="5070" w:type="dxa"/>
        <w:tblLook w:val="00A0"/>
      </w:tblPr>
      <w:tblGrid>
        <w:gridCol w:w="4784"/>
      </w:tblGrid>
      <w:tr w:rsidR="00D31517" w:rsidRPr="00424BDF" w:rsidTr="00EC6CE8">
        <w:tc>
          <w:tcPr>
            <w:tcW w:w="4784" w:type="dxa"/>
          </w:tcPr>
          <w:p w:rsidR="00D31517" w:rsidRPr="00424BDF" w:rsidRDefault="00D31517" w:rsidP="00CA7096">
            <w:pPr>
              <w:rPr>
                <w:rStyle w:val="FontStyle30"/>
                <w:sz w:val="28"/>
                <w:szCs w:val="28"/>
              </w:rPr>
            </w:pPr>
            <w:r w:rsidRPr="00424BDF">
              <w:rPr>
                <w:rStyle w:val="FontStyle30"/>
                <w:sz w:val="28"/>
                <w:szCs w:val="28"/>
              </w:rPr>
              <w:t>ПРИЛОЖЕНИЕ №1</w:t>
            </w:r>
          </w:p>
          <w:p w:rsidR="00D31517" w:rsidRDefault="00D31517" w:rsidP="00CA7096">
            <w:pPr>
              <w:rPr>
                <w:rStyle w:val="FontStyle30"/>
                <w:sz w:val="28"/>
                <w:szCs w:val="28"/>
              </w:rPr>
            </w:pPr>
            <w:r w:rsidRPr="00424BDF">
              <w:rPr>
                <w:rStyle w:val="FontStyle30"/>
                <w:sz w:val="28"/>
                <w:szCs w:val="28"/>
              </w:rPr>
              <w:t xml:space="preserve">к постановлению администрации  </w:t>
            </w:r>
          </w:p>
          <w:p w:rsidR="00D31517" w:rsidRDefault="00D31517" w:rsidP="00CA7096">
            <w:pPr>
              <w:tabs>
                <w:tab w:val="left" w:pos="110"/>
              </w:tabs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Тимашевского городского</w:t>
            </w:r>
          </w:p>
          <w:p w:rsidR="00D31517" w:rsidRPr="00424BDF" w:rsidRDefault="00D31517" w:rsidP="00CA7096">
            <w:pPr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поселения Тимашевского района</w:t>
            </w:r>
          </w:p>
          <w:p w:rsidR="00D31517" w:rsidRPr="00424BDF" w:rsidRDefault="00D31517" w:rsidP="00CA7096">
            <w:pPr>
              <w:rPr>
                <w:rStyle w:val="FontStyle30"/>
                <w:sz w:val="28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от ___________</w:t>
            </w:r>
            <w:r w:rsidRPr="00424BDF">
              <w:rPr>
                <w:rStyle w:val="FontStyle30"/>
                <w:sz w:val="28"/>
                <w:szCs w:val="28"/>
              </w:rPr>
              <w:t xml:space="preserve"> № __________</w:t>
            </w:r>
          </w:p>
        </w:tc>
      </w:tr>
    </w:tbl>
    <w:p w:rsidR="00D31517" w:rsidRDefault="00D31517" w:rsidP="006A1BF4">
      <w:pPr>
        <w:rPr>
          <w:rStyle w:val="FontStyle30"/>
          <w:b/>
          <w:szCs w:val="28"/>
        </w:rPr>
      </w:pPr>
    </w:p>
    <w:p w:rsidR="00D31517" w:rsidRPr="00E951CD" w:rsidRDefault="00D31517" w:rsidP="006A1BF4">
      <w:pPr>
        <w:rPr>
          <w:rStyle w:val="FontStyle30"/>
          <w:b/>
          <w:szCs w:val="28"/>
        </w:rPr>
      </w:pPr>
    </w:p>
    <w:p w:rsidR="00D31517" w:rsidRPr="006A1BF4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kern w:val="0"/>
          <w:szCs w:val="28"/>
        </w:rPr>
      </w:pPr>
      <w:r w:rsidRPr="006A1BF4">
        <w:rPr>
          <w:kern w:val="0"/>
          <w:szCs w:val="28"/>
        </w:rPr>
        <w:t xml:space="preserve">Порядок поступления обращения гражданина, замещавшего в администрации </w:t>
      </w:r>
      <w:r>
        <w:rPr>
          <w:kern w:val="0"/>
          <w:szCs w:val="28"/>
        </w:rPr>
        <w:t>Тимашевского городского поселения Тимашевского района</w:t>
      </w:r>
      <w:r w:rsidRPr="006A1BF4">
        <w:rPr>
          <w:kern w:val="0"/>
          <w:szCs w:val="28"/>
        </w:rPr>
        <w:t xml:space="preserve"> должность муниципальной службы, включенную в перечень должностей, предусмотренные статьей 12 </w:t>
      </w:r>
      <w:r w:rsidRPr="006A1BF4">
        <w:rPr>
          <w:rStyle w:val="FontStyle30"/>
          <w:sz w:val="28"/>
          <w:szCs w:val="28"/>
        </w:rPr>
        <w:t xml:space="preserve">Федерального закона  </w:t>
      </w:r>
      <w:r w:rsidRPr="006A1BF4">
        <w:rPr>
          <w:kern w:val="0"/>
          <w:szCs w:val="28"/>
        </w:rPr>
        <w:t xml:space="preserve">от 25 декабря 2008 года   N 273-ФЗ "О противодействии коррупции», утвержденного нормативным правовым актом администрации </w:t>
      </w:r>
      <w:r>
        <w:rPr>
          <w:kern w:val="0"/>
          <w:szCs w:val="28"/>
        </w:rPr>
        <w:t>Тимашевского городского поселения Тимашевского района</w:t>
      </w:r>
      <w:r w:rsidRPr="006A1BF4">
        <w:rPr>
          <w:kern w:val="0"/>
          <w:szCs w:val="28"/>
        </w:rPr>
        <w:t xml:space="preserve"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b/>
          <w:kern w:val="0"/>
          <w:szCs w:val="28"/>
        </w:rPr>
      </w:pP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b/>
          <w:kern w:val="0"/>
          <w:szCs w:val="28"/>
        </w:rPr>
      </w:pPr>
    </w:p>
    <w:p w:rsidR="00D31517" w:rsidRPr="009B0330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 w:rsidRPr="00E951CD">
        <w:rPr>
          <w:kern w:val="0"/>
          <w:szCs w:val="28"/>
        </w:rPr>
        <w:t xml:space="preserve">1. </w:t>
      </w:r>
      <w:r>
        <w:rPr>
          <w:kern w:val="0"/>
          <w:szCs w:val="28"/>
        </w:rPr>
        <w:t xml:space="preserve">Обращение о даче согласия </w:t>
      </w:r>
      <w:r w:rsidRPr="00AC5408">
        <w:rPr>
          <w:kern w:val="0"/>
          <w:szCs w:val="28"/>
        </w:rPr>
        <w:t>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</w:t>
      </w:r>
      <w:r>
        <w:rPr>
          <w:kern w:val="0"/>
          <w:szCs w:val="28"/>
        </w:rPr>
        <w:t xml:space="preserve"> (далее- обращение)</w:t>
      </w:r>
      <w:r w:rsidRPr="00AC5408">
        <w:rPr>
          <w:kern w:val="0"/>
          <w:szCs w:val="28"/>
        </w:rPr>
        <w:t xml:space="preserve"> подается гражданином</w:t>
      </w:r>
      <w:r w:rsidRPr="00E951CD">
        <w:rPr>
          <w:kern w:val="0"/>
          <w:szCs w:val="28"/>
        </w:rPr>
        <w:t>, замещавш</w:t>
      </w:r>
      <w:r>
        <w:rPr>
          <w:kern w:val="0"/>
          <w:szCs w:val="28"/>
        </w:rPr>
        <w:t>им</w:t>
      </w:r>
      <w:r w:rsidRPr="00E951CD">
        <w:rPr>
          <w:kern w:val="0"/>
          <w:szCs w:val="28"/>
        </w:rPr>
        <w:t xml:space="preserve"> в администрации </w:t>
      </w:r>
      <w:r>
        <w:rPr>
          <w:kern w:val="0"/>
          <w:szCs w:val="28"/>
        </w:rPr>
        <w:t>Тимашевского городского поселения Тимашевского района (далее – администрация городского поселения</w:t>
      </w:r>
      <w:r w:rsidRPr="00C90887">
        <w:rPr>
          <w:kern w:val="0"/>
          <w:szCs w:val="28"/>
        </w:rPr>
        <w:t xml:space="preserve">), должность муниципальной службы, включенную в перечень должностей, предусмотренные статьей     12  </w:t>
      </w:r>
      <w:r w:rsidRPr="00C90887">
        <w:rPr>
          <w:rStyle w:val="FontStyle30"/>
          <w:sz w:val="28"/>
          <w:szCs w:val="28"/>
        </w:rPr>
        <w:t xml:space="preserve">Федерального закона  </w:t>
      </w:r>
      <w:r w:rsidRPr="00C90887">
        <w:rPr>
          <w:kern w:val="0"/>
          <w:szCs w:val="28"/>
        </w:rPr>
        <w:t>от   25 декабря 2008 года   N 273-ФЗ "О противодействии коррупции</w:t>
      </w:r>
      <w:r w:rsidRPr="00E951CD">
        <w:rPr>
          <w:kern w:val="0"/>
          <w:szCs w:val="28"/>
        </w:rPr>
        <w:t>», утвержденного нормативным правовым актом администрации</w:t>
      </w:r>
      <w:r>
        <w:rPr>
          <w:kern w:val="0"/>
          <w:szCs w:val="28"/>
        </w:rPr>
        <w:t xml:space="preserve"> городского поселения</w:t>
      </w:r>
      <w:r w:rsidRPr="00E951CD">
        <w:rPr>
          <w:kern w:val="0"/>
          <w:szCs w:val="28"/>
        </w:rPr>
        <w:t xml:space="preserve">,  если отдельные функции по муниципальному </w:t>
      </w:r>
      <w:r w:rsidRPr="009B0330">
        <w:rPr>
          <w:kern w:val="0"/>
          <w:szCs w:val="28"/>
        </w:rPr>
        <w:t>управлению этой организацией входили в его должностные (служебные) обязанности, до истечения двух лет со дня увольнения с муниципальной службы в администрации</w:t>
      </w:r>
      <w:r>
        <w:rPr>
          <w:kern w:val="0"/>
          <w:szCs w:val="28"/>
        </w:rPr>
        <w:t xml:space="preserve"> городского поселения</w:t>
      </w:r>
      <w:r w:rsidRPr="009B0330">
        <w:rPr>
          <w:kern w:val="0"/>
          <w:szCs w:val="28"/>
        </w:rPr>
        <w:t>.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 w:rsidRPr="009B0330">
        <w:rPr>
          <w:rStyle w:val="FontStyle30"/>
          <w:sz w:val="28"/>
          <w:szCs w:val="28"/>
        </w:rPr>
        <w:t>2.</w:t>
      </w:r>
      <w:r>
        <w:rPr>
          <w:rStyle w:val="FontStyle30"/>
          <w:sz w:val="28"/>
          <w:szCs w:val="28"/>
        </w:rPr>
        <w:t xml:space="preserve"> </w:t>
      </w:r>
      <w:r w:rsidRPr="009B0330">
        <w:rPr>
          <w:rStyle w:val="FontStyle30"/>
          <w:sz w:val="28"/>
          <w:szCs w:val="28"/>
        </w:rPr>
        <w:t xml:space="preserve">Обращение подается в </w:t>
      </w:r>
      <w:r>
        <w:rPr>
          <w:rStyle w:val="FontStyle30"/>
          <w:sz w:val="28"/>
          <w:szCs w:val="28"/>
        </w:rPr>
        <w:t>общий отдел администрации городского поселения</w:t>
      </w:r>
      <w:r>
        <w:rPr>
          <w:kern w:val="0"/>
          <w:szCs w:val="28"/>
        </w:rPr>
        <w:t>, где гражданин ранее замещал должность муниципальной службы по форме, согласно приложению к настоящему Порядку.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kern w:val="0"/>
          <w:szCs w:val="28"/>
        </w:rPr>
        <w:t>3. Обращение может быть подано муниципальным служащим, планирующим свое увольнение с муниципальной службы в администрации  городского поселения.</w:t>
      </w:r>
    </w:p>
    <w:p w:rsidR="00D31517" w:rsidRPr="006459B5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kern w:val="0"/>
          <w:szCs w:val="28"/>
        </w:rPr>
        <w:t xml:space="preserve">4. Обращение, поступившее в  общий отдел администрации городского поселения, регистрируется в тот же день в установленном порядке в журнале регистрации </w:t>
      </w:r>
      <w:r w:rsidRPr="006459B5">
        <w:rPr>
          <w:kern w:val="0"/>
          <w:szCs w:val="28"/>
        </w:rPr>
        <w:t>информации, содержащей основания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</w:t>
      </w:r>
      <w:r>
        <w:rPr>
          <w:kern w:val="0"/>
          <w:szCs w:val="28"/>
        </w:rPr>
        <w:t>ипальной службе в администрации городского поселения</w:t>
      </w:r>
      <w:r w:rsidRPr="006459B5">
        <w:rPr>
          <w:kern w:val="0"/>
          <w:szCs w:val="28"/>
        </w:rPr>
        <w:t>.</w:t>
      </w:r>
    </w:p>
    <w:p w:rsidR="00D31517" w:rsidRPr="006459B5" w:rsidRDefault="00D31517" w:rsidP="006459B5">
      <w:pPr>
        <w:pStyle w:val="ConsPlusNormal"/>
        <w:ind w:firstLine="540"/>
        <w:jc w:val="both"/>
        <w:rPr>
          <w:sz w:val="28"/>
          <w:szCs w:val="28"/>
        </w:rPr>
      </w:pPr>
      <w:r w:rsidRPr="006459B5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6459B5">
        <w:rPr>
          <w:sz w:val="28"/>
          <w:szCs w:val="28"/>
        </w:rPr>
        <w:t xml:space="preserve">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</w:t>
      </w:r>
      <w:r>
        <w:rPr>
          <w:sz w:val="28"/>
          <w:szCs w:val="28"/>
        </w:rPr>
        <w:t xml:space="preserve"> муниципальному</w:t>
      </w:r>
      <w:r w:rsidRPr="006459B5">
        <w:rPr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D31517" w:rsidRPr="00FD0633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Style w:val="FontStyle30"/>
          <w:sz w:val="28"/>
          <w:szCs w:val="28"/>
        </w:rPr>
      </w:pPr>
      <w:r>
        <w:rPr>
          <w:kern w:val="0"/>
          <w:szCs w:val="28"/>
        </w:rPr>
        <w:t>6</w:t>
      </w:r>
      <w:r w:rsidRPr="006459B5">
        <w:rPr>
          <w:kern w:val="0"/>
          <w:szCs w:val="28"/>
        </w:rPr>
        <w:t>.</w:t>
      </w:r>
      <w:r>
        <w:rPr>
          <w:kern w:val="0"/>
          <w:szCs w:val="28"/>
        </w:rPr>
        <w:t xml:space="preserve"> </w:t>
      </w:r>
      <w:r w:rsidRPr="006459B5">
        <w:rPr>
          <w:kern w:val="0"/>
          <w:szCs w:val="28"/>
        </w:rPr>
        <w:t>Должностными лицами  общего</w:t>
      </w:r>
      <w:r>
        <w:rPr>
          <w:kern w:val="0"/>
          <w:szCs w:val="28"/>
        </w:rPr>
        <w:t xml:space="preserve"> отдела </w:t>
      </w:r>
      <w:r w:rsidRPr="00FD0633">
        <w:rPr>
          <w:kern w:val="0"/>
          <w:szCs w:val="28"/>
        </w:rPr>
        <w:t xml:space="preserve">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 </w:t>
      </w:r>
      <w:r w:rsidRPr="00FD0633">
        <w:rPr>
          <w:rStyle w:val="FontStyle30"/>
          <w:sz w:val="28"/>
          <w:szCs w:val="28"/>
        </w:rPr>
        <w:t xml:space="preserve">Федерального закона  </w:t>
      </w:r>
      <w:r w:rsidRPr="00FD0633">
        <w:rPr>
          <w:kern w:val="0"/>
          <w:szCs w:val="28"/>
        </w:rPr>
        <w:t>от   25 декабря 2008 года   N 273-ФЗ "О противодействии коррупции».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  <w:r>
        <w:rPr>
          <w:rStyle w:val="FontStyle30"/>
          <w:sz w:val="28"/>
          <w:szCs w:val="28"/>
        </w:rPr>
        <w:t>7</w:t>
      </w:r>
      <w:r w:rsidRPr="00FD0633">
        <w:rPr>
          <w:rStyle w:val="FontStyle30"/>
          <w:sz w:val="28"/>
          <w:szCs w:val="28"/>
        </w:rPr>
        <w:t>.</w:t>
      </w:r>
      <w:r>
        <w:rPr>
          <w:rStyle w:val="FontStyle30"/>
          <w:sz w:val="28"/>
          <w:szCs w:val="28"/>
        </w:rPr>
        <w:t xml:space="preserve"> </w:t>
      </w:r>
      <w:r w:rsidRPr="00FD0633">
        <w:rPr>
          <w:szCs w:val="28"/>
        </w:rPr>
        <w:t>При</w:t>
      </w:r>
      <w:r w:rsidRPr="007B275B">
        <w:rPr>
          <w:szCs w:val="28"/>
        </w:rPr>
        <w:t xml:space="preserve"> подготовке мотивированного заключения по результатам рассмотрения уведомления должностные лица </w:t>
      </w:r>
      <w:r>
        <w:rPr>
          <w:szCs w:val="28"/>
        </w:rPr>
        <w:t xml:space="preserve">общего отдела </w:t>
      </w:r>
      <w:r w:rsidRPr="007B275B">
        <w:rPr>
          <w:szCs w:val="28"/>
        </w:rPr>
        <w:t xml:space="preserve">имеют право проводить собеседование с муниципальным служащим, представившим уведомление, получать от него письменные пояснения, а глава </w:t>
      </w:r>
      <w:r>
        <w:rPr>
          <w:szCs w:val="28"/>
        </w:rPr>
        <w:t>Тимашевского городского поселения Тимашевского района  может</w:t>
      </w:r>
      <w:r w:rsidRPr="007B275B">
        <w:rPr>
          <w:szCs w:val="28"/>
        </w:rPr>
        <w:t xml:space="preserve"> направлять </w:t>
      </w:r>
      <w:r w:rsidRPr="007B275B">
        <w:rPr>
          <w:color w:val="000000"/>
          <w:kern w:val="0"/>
          <w:szCs w:val="28"/>
        </w:rPr>
        <w:t xml:space="preserve">в установленном порядке запросы в государственные органы, органы местного самоуправления и заинтересованные организации. 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  <w:r>
        <w:rPr>
          <w:color w:val="000000"/>
          <w:kern w:val="0"/>
          <w:szCs w:val="28"/>
        </w:rPr>
        <w:t xml:space="preserve">8. Обращение, мотивированное </w:t>
      </w:r>
      <w:r w:rsidRPr="007B275B">
        <w:rPr>
          <w:color w:val="000000"/>
          <w:kern w:val="0"/>
          <w:szCs w:val="28"/>
        </w:rPr>
        <w:t xml:space="preserve">заключение и другие материалы в течение семи рабочих дней со дня поступления </w:t>
      </w:r>
      <w:r>
        <w:rPr>
          <w:color w:val="000000"/>
          <w:kern w:val="0"/>
          <w:szCs w:val="28"/>
        </w:rPr>
        <w:t xml:space="preserve">обращения </w:t>
      </w:r>
      <w:r w:rsidRPr="007B275B">
        <w:rPr>
          <w:color w:val="000000"/>
          <w:kern w:val="0"/>
          <w:szCs w:val="28"/>
        </w:rPr>
        <w:t>представляются председателю комиссии</w:t>
      </w:r>
      <w:r>
        <w:rPr>
          <w:color w:val="000000"/>
          <w:kern w:val="0"/>
          <w:szCs w:val="28"/>
        </w:rPr>
        <w:t xml:space="preserve"> по соблюдению требований к служебному поведению и урегулированию конфликта интересов на муниципальной службе в администрации Тимашевского городского поселения Тимашевского района (далее – комиссия)</w:t>
      </w:r>
      <w:r w:rsidRPr="007B275B">
        <w:rPr>
          <w:color w:val="000000"/>
          <w:kern w:val="0"/>
          <w:szCs w:val="28"/>
        </w:rPr>
        <w:t xml:space="preserve">. В случае направления запросов </w:t>
      </w:r>
      <w:r>
        <w:rPr>
          <w:color w:val="000000"/>
          <w:kern w:val="0"/>
          <w:szCs w:val="28"/>
        </w:rPr>
        <w:t>обращение</w:t>
      </w:r>
      <w:r w:rsidRPr="007B275B">
        <w:rPr>
          <w:color w:val="000000"/>
          <w:kern w:val="0"/>
          <w:szCs w:val="28"/>
        </w:rPr>
        <w:t>, заключение и другие материалы представляются председателю комиссии в течение 45 дней со дня поступления уведомления. Указанный срок может быть продлен, но не более чем на 30 дней.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  <w:r>
        <w:rPr>
          <w:color w:val="000000"/>
          <w:kern w:val="0"/>
          <w:szCs w:val="28"/>
        </w:rPr>
        <w:t>9. Комиссия рассматривает обращение, мотивированное заключение и другие материалы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района, утвержденным нормативным правовым актом администрации Тимашевского городского поселения Тимашевского района.</w:t>
      </w: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</w:p>
    <w:p w:rsidR="00D31517" w:rsidRDefault="00D31517" w:rsidP="006A1BF4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</w:p>
    <w:p w:rsidR="00D31517" w:rsidRDefault="00D31517" w:rsidP="00FD0633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Cs w:val="28"/>
        </w:rPr>
      </w:pPr>
      <w:r>
        <w:rPr>
          <w:color w:val="000000"/>
          <w:kern w:val="0"/>
          <w:szCs w:val="28"/>
        </w:rPr>
        <w:t>Глава Тимашевского городского поселения</w:t>
      </w:r>
    </w:p>
    <w:p w:rsidR="00D31517" w:rsidRDefault="00D31517" w:rsidP="00212586">
      <w:pPr>
        <w:widowControl/>
        <w:suppressAutoHyphens w:val="0"/>
        <w:autoSpaceDE w:val="0"/>
        <w:autoSpaceDN w:val="0"/>
        <w:adjustRightInd w:val="0"/>
        <w:jc w:val="both"/>
        <w:rPr>
          <w:rStyle w:val="FontStyle30"/>
          <w:szCs w:val="28"/>
        </w:rPr>
      </w:pPr>
      <w:r>
        <w:rPr>
          <w:color w:val="000000"/>
          <w:kern w:val="0"/>
          <w:szCs w:val="28"/>
        </w:rPr>
        <w:t>Тимашевского района                                                                               П.В. Буряк</w:t>
      </w:r>
    </w:p>
    <w:tbl>
      <w:tblPr>
        <w:tblW w:w="0" w:type="auto"/>
        <w:tblInd w:w="3510" w:type="dxa"/>
        <w:tblLook w:val="00A0"/>
      </w:tblPr>
      <w:tblGrid>
        <w:gridCol w:w="6096"/>
      </w:tblGrid>
      <w:tr w:rsidR="00D31517" w:rsidTr="00EC6CE8">
        <w:tc>
          <w:tcPr>
            <w:tcW w:w="6096" w:type="dxa"/>
          </w:tcPr>
          <w:p w:rsidR="00D31517" w:rsidRPr="00E73B1F" w:rsidRDefault="00D31517" w:rsidP="00BB742F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Cs w:val="28"/>
              </w:rPr>
            </w:pPr>
            <w:r w:rsidRPr="00E73B1F">
              <w:rPr>
                <w:kern w:val="0"/>
                <w:szCs w:val="28"/>
              </w:rPr>
              <w:t>ПРИЛОЖЕНИЕ</w:t>
            </w:r>
          </w:p>
          <w:p w:rsidR="00D31517" w:rsidRPr="00E73B1F" w:rsidRDefault="00D31517" w:rsidP="00BB742F">
            <w:pPr>
              <w:widowControl/>
              <w:suppressAutoHyphens w:val="0"/>
              <w:autoSpaceDE w:val="0"/>
              <w:autoSpaceDN w:val="0"/>
              <w:adjustRightInd w:val="0"/>
              <w:rPr>
                <w:rStyle w:val="FontStyle30"/>
                <w:szCs w:val="28"/>
              </w:rPr>
            </w:pPr>
            <w:r w:rsidRPr="00560DFF">
              <w:rPr>
                <w:kern w:val="0"/>
                <w:szCs w:val="28"/>
              </w:rPr>
              <w:t xml:space="preserve">к порядку поступления обращения гражданина, замещавшего в администрации </w:t>
            </w:r>
            <w:r>
              <w:rPr>
                <w:kern w:val="0"/>
                <w:szCs w:val="28"/>
              </w:rPr>
              <w:t xml:space="preserve">Тимашевского городского поселения Тимашевского района </w:t>
            </w:r>
            <w:r w:rsidRPr="00560DFF">
              <w:rPr>
                <w:kern w:val="0"/>
                <w:szCs w:val="28"/>
              </w:rPr>
              <w:t xml:space="preserve">должность муниципальной службы, включенную в перечень должностей, предусмотренные статьей 12 </w:t>
            </w:r>
            <w:r w:rsidRPr="00560DFF">
              <w:rPr>
                <w:rStyle w:val="FontStyle30"/>
                <w:sz w:val="28"/>
                <w:szCs w:val="28"/>
              </w:rPr>
              <w:t xml:space="preserve">Федерального закона  </w:t>
            </w:r>
            <w:r w:rsidRPr="00560DFF">
              <w:rPr>
                <w:kern w:val="0"/>
                <w:szCs w:val="28"/>
              </w:rPr>
              <w:t xml:space="preserve">от 25 декабря 2008 года   N 273-ФЗ "О противодействии коррупции», утвержденного нормативным правовым актом администрации </w:t>
            </w:r>
            <w:r>
              <w:rPr>
                <w:kern w:val="0"/>
                <w:szCs w:val="28"/>
              </w:rPr>
              <w:t>Тимашевского городского поселения Тимашевского района</w:t>
            </w:r>
            <w:r w:rsidRPr="00E73B1F">
              <w:rPr>
                <w:kern w:val="0"/>
                <w:szCs w:val="28"/>
              </w:rPr>
              <w:t xml:space="preserve"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 </w:t>
            </w:r>
          </w:p>
        </w:tc>
      </w:tr>
    </w:tbl>
    <w:p w:rsidR="00D31517" w:rsidRDefault="00D31517" w:rsidP="006A1BF4">
      <w:pPr>
        <w:rPr>
          <w:rStyle w:val="FontStyle30"/>
          <w:szCs w:val="28"/>
        </w:rPr>
      </w:pPr>
    </w:p>
    <w:tbl>
      <w:tblPr>
        <w:tblW w:w="0" w:type="auto"/>
        <w:tblInd w:w="4786" w:type="dxa"/>
        <w:tblLook w:val="00A0"/>
      </w:tblPr>
      <w:tblGrid>
        <w:gridCol w:w="5068"/>
      </w:tblGrid>
      <w:tr w:rsidR="00D31517" w:rsidTr="00EC6CE8">
        <w:tc>
          <w:tcPr>
            <w:tcW w:w="5068" w:type="dxa"/>
          </w:tcPr>
          <w:p w:rsidR="00D31517" w:rsidRPr="00E73B1F" w:rsidRDefault="00D31517" w:rsidP="00BB742F">
            <w:pPr>
              <w:rPr>
                <w:szCs w:val="28"/>
              </w:rPr>
            </w:pPr>
            <w:r w:rsidRPr="00E73B1F">
              <w:rPr>
                <w:szCs w:val="28"/>
              </w:rPr>
              <w:t>В ________________________________</w:t>
            </w:r>
          </w:p>
          <w:p w:rsidR="00D31517" w:rsidRPr="00E73B1F" w:rsidRDefault="00D31517" w:rsidP="00BB742F">
            <w:pPr>
              <w:rPr>
                <w:szCs w:val="28"/>
              </w:rPr>
            </w:pPr>
            <w:r w:rsidRPr="00E73B1F">
              <w:rPr>
                <w:szCs w:val="28"/>
              </w:rPr>
              <w:t>__________________________________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(указывается кадровое подразделение)</w:t>
            </w:r>
          </w:p>
          <w:p w:rsidR="00D31517" w:rsidRPr="00E73B1F" w:rsidRDefault="00D31517" w:rsidP="00BB742F">
            <w:pPr>
              <w:rPr>
                <w:sz w:val="24"/>
              </w:rPr>
            </w:pP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гражданина ___________________________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______________________________________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______________________________________ ,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(Ф.И.О., дата рождения)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проживающего (-ей) по адресу: ____________</w:t>
            </w:r>
          </w:p>
          <w:p w:rsidR="00D31517" w:rsidRPr="00E73B1F" w:rsidRDefault="00D31517" w:rsidP="00BB742F">
            <w:pPr>
              <w:rPr>
                <w:sz w:val="24"/>
              </w:rPr>
            </w:pPr>
            <w:r w:rsidRPr="00E73B1F">
              <w:rPr>
                <w:sz w:val="24"/>
              </w:rPr>
              <w:t>_______________________________________</w:t>
            </w:r>
          </w:p>
          <w:p w:rsidR="00D31517" w:rsidRPr="00E73B1F" w:rsidRDefault="00D31517" w:rsidP="00EC6CE8">
            <w:pPr>
              <w:jc w:val="center"/>
              <w:rPr>
                <w:sz w:val="24"/>
              </w:rPr>
            </w:pPr>
          </w:p>
        </w:tc>
      </w:tr>
    </w:tbl>
    <w:p w:rsidR="00D31517" w:rsidRDefault="00D31517" w:rsidP="006A1BF4">
      <w:pPr>
        <w:rPr>
          <w:szCs w:val="28"/>
        </w:rPr>
      </w:pPr>
    </w:p>
    <w:p w:rsidR="00D31517" w:rsidRDefault="00D31517" w:rsidP="006A1BF4">
      <w:pPr>
        <w:tabs>
          <w:tab w:val="left" w:pos="3456"/>
        </w:tabs>
        <w:rPr>
          <w:szCs w:val="28"/>
        </w:rPr>
      </w:pPr>
      <w:r>
        <w:rPr>
          <w:szCs w:val="28"/>
        </w:rPr>
        <w:tab/>
        <w:t>ОБРАЩЕНИЕ</w:t>
      </w:r>
    </w:p>
    <w:p w:rsidR="00D31517" w:rsidRDefault="00D31517" w:rsidP="006A1BF4">
      <w:pPr>
        <w:tabs>
          <w:tab w:val="left" w:pos="3456"/>
        </w:tabs>
        <w:rPr>
          <w:szCs w:val="28"/>
        </w:rPr>
      </w:pPr>
    </w:p>
    <w:p w:rsidR="00D31517" w:rsidRDefault="00D31517" w:rsidP="006A1BF4">
      <w:pPr>
        <w:tabs>
          <w:tab w:val="left" w:pos="3456"/>
        </w:tabs>
        <w:ind w:firstLine="709"/>
        <w:jc w:val="both"/>
        <w:rPr>
          <w:szCs w:val="28"/>
        </w:rPr>
      </w:pPr>
      <w:r>
        <w:rPr>
          <w:szCs w:val="28"/>
        </w:rPr>
        <w:t>Прошу дать согласие на замещение должности на основании трудового договора/ выполнении работ на условиях гражданско-правового договора</w:t>
      </w:r>
    </w:p>
    <w:p w:rsidR="00D31517" w:rsidRDefault="00D31517" w:rsidP="006A1BF4">
      <w:pPr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D31517" w:rsidRDefault="00D31517" w:rsidP="006A1BF4">
      <w:pPr>
        <w:jc w:val="center"/>
        <w:rPr>
          <w:sz w:val="24"/>
        </w:rPr>
      </w:pPr>
      <w:r w:rsidRPr="00391AC4">
        <w:rPr>
          <w:sz w:val="24"/>
        </w:rPr>
        <w:t>(нужное указать)</w:t>
      </w:r>
    </w:p>
    <w:p w:rsidR="00D31517" w:rsidRDefault="00D31517" w:rsidP="006A1BF4">
      <w:pPr>
        <w:jc w:val="both"/>
        <w:rPr>
          <w:sz w:val="24"/>
        </w:rPr>
      </w:pPr>
      <w:r w:rsidRPr="002E3CE9">
        <w:rPr>
          <w:szCs w:val="28"/>
        </w:rPr>
        <w:t>в</w:t>
      </w:r>
      <w:r>
        <w:rPr>
          <w:sz w:val="24"/>
        </w:rPr>
        <w:t xml:space="preserve"> ______________________________________________________________________________</w:t>
      </w:r>
    </w:p>
    <w:p w:rsidR="00D31517" w:rsidRDefault="00D31517" w:rsidP="006A1BF4">
      <w:pPr>
        <w:jc w:val="center"/>
        <w:rPr>
          <w:sz w:val="24"/>
        </w:rPr>
      </w:pPr>
      <w:r>
        <w:rPr>
          <w:sz w:val="24"/>
        </w:rPr>
        <w:t>________________________________________________________________________________  (наименование, местонахождение коммерческой (некоммерческой) организации, характер ее деятельности)</w:t>
      </w:r>
    </w:p>
    <w:p w:rsidR="00D31517" w:rsidRDefault="00D31517" w:rsidP="006A1BF4">
      <w:pPr>
        <w:jc w:val="both"/>
        <w:rPr>
          <w:sz w:val="24"/>
        </w:rPr>
      </w:pPr>
    </w:p>
    <w:p w:rsidR="00D31517" w:rsidRDefault="00D31517" w:rsidP="006A1BF4">
      <w:pPr>
        <w:jc w:val="both"/>
        <w:rPr>
          <w:szCs w:val="28"/>
        </w:rPr>
      </w:pPr>
      <w:r>
        <w:rPr>
          <w:szCs w:val="28"/>
        </w:rPr>
        <w:t>т</w:t>
      </w:r>
      <w:r w:rsidRPr="00391AC4">
        <w:rPr>
          <w:szCs w:val="28"/>
        </w:rPr>
        <w:t>ак как отдельные функции по муниципальному управлению этой организацией входили в мои должностные обязанности, а именно:</w:t>
      </w:r>
    </w:p>
    <w:p w:rsidR="00D31517" w:rsidRDefault="00D31517" w:rsidP="006A1BF4">
      <w:pPr>
        <w:jc w:val="both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D31517" w:rsidRDefault="00D31517" w:rsidP="006A1BF4">
      <w:pPr>
        <w:jc w:val="center"/>
        <w:rPr>
          <w:sz w:val="24"/>
        </w:rPr>
      </w:pPr>
      <w:r>
        <w:rPr>
          <w:szCs w:val="28"/>
        </w:rPr>
        <w:t xml:space="preserve">____________________________________________________________________   </w:t>
      </w:r>
      <w:r w:rsidRPr="00E64F9F">
        <w:rPr>
          <w:sz w:val="24"/>
        </w:rPr>
        <w:t>(перечислить вышеуказанные функции)</w:t>
      </w: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  <w:r>
        <w:rPr>
          <w:szCs w:val="28"/>
        </w:rPr>
        <w:t>Должностные (служебные) обязанности, исполняемые мной во время замещения должности муниципальной службы                     ____________________________________________________________________:</w:t>
      </w:r>
    </w:p>
    <w:p w:rsidR="00D31517" w:rsidRDefault="00D31517" w:rsidP="008E1E5B">
      <w:pPr>
        <w:tabs>
          <w:tab w:val="left" w:pos="4282"/>
        </w:tabs>
        <w:jc w:val="center"/>
        <w:rPr>
          <w:sz w:val="24"/>
        </w:rPr>
      </w:pPr>
      <w:r w:rsidRPr="002E3CE9">
        <w:rPr>
          <w:sz w:val="24"/>
        </w:rPr>
        <w:t>(наименование должности)</w:t>
      </w:r>
    </w:p>
    <w:p w:rsidR="00D31517" w:rsidRDefault="00D31517" w:rsidP="006A1BF4">
      <w:pPr>
        <w:tabs>
          <w:tab w:val="left" w:pos="4282"/>
        </w:tabs>
        <w:rPr>
          <w:sz w:val="24"/>
        </w:rPr>
      </w:pPr>
    </w:p>
    <w:p w:rsidR="00D31517" w:rsidRPr="008E1E5B" w:rsidRDefault="00D31517" w:rsidP="006A1BF4">
      <w:pPr>
        <w:pStyle w:val="ListParagraph"/>
        <w:tabs>
          <w:tab w:val="left" w:pos="4282"/>
        </w:tabs>
        <w:rPr>
          <w:szCs w:val="28"/>
        </w:rPr>
      </w:pPr>
      <w:r w:rsidRPr="008E1E5B">
        <w:rPr>
          <w:szCs w:val="28"/>
        </w:rPr>
        <w:t>1.___________________________</w:t>
      </w:r>
    </w:p>
    <w:p w:rsidR="00D31517" w:rsidRPr="008E1E5B" w:rsidRDefault="00D31517" w:rsidP="006A1BF4">
      <w:pPr>
        <w:pStyle w:val="ListParagraph"/>
        <w:tabs>
          <w:tab w:val="left" w:pos="4282"/>
        </w:tabs>
        <w:rPr>
          <w:szCs w:val="28"/>
        </w:rPr>
      </w:pPr>
      <w:r w:rsidRPr="008E1E5B">
        <w:rPr>
          <w:szCs w:val="28"/>
        </w:rPr>
        <w:t>2..__________________________</w:t>
      </w:r>
    </w:p>
    <w:p w:rsidR="00D31517" w:rsidRPr="008E1E5B" w:rsidRDefault="00D31517" w:rsidP="006A1BF4">
      <w:pPr>
        <w:pStyle w:val="ListParagraph"/>
        <w:tabs>
          <w:tab w:val="left" w:pos="4282"/>
        </w:tabs>
        <w:rPr>
          <w:szCs w:val="28"/>
        </w:rPr>
      </w:pPr>
      <w:r w:rsidRPr="008E1E5B">
        <w:rPr>
          <w:szCs w:val="28"/>
        </w:rPr>
        <w:t>3.___________________________ и т.д.</w:t>
      </w:r>
    </w:p>
    <w:p w:rsidR="00D31517" w:rsidRPr="008E1E5B" w:rsidRDefault="00D31517" w:rsidP="006A1BF4">
      <w:pPr>
        <w:pStyle w:val="ListParagraph"/>
        <w:tabs>
          <w:tab w:val="left" w:pos="4282"/>
        </w:tabs>
        <w:rPr>
          <w:szCs w:val="28"/>
        </w:rPr>
      </w:pPr>
    </w:p>
    <w:p w:rsidR="00D31517" w:rsidRDefault="00D31517" w:rsidP="006A1BF4">
      <w:pPr>
        <w:pStyle w:val="ListParagraph"/>
        <w:tabs>
          <w:tab w:val="left" w:pos="4282"/>
        </w:tabs>
        <w:ind w:left="0"/>
        <w:jc w:val="both"/>
        <w:rPr>
          <w:szCs w:val="28"/>
        </w:rPr>
      </w:pPr>
      <w:r>
        <w:rPr>
          <w:szCs w:val="28"/>
        </w:rPr>
        <w:t>В течение последних двух лет со дня увольнения замещал (-а) следующие должности:</w:t>
      </w:r>
    </w:p>
    <w:p w:rsidR="00D31517" w:rsidRDefault="00D31517" w:rsidP="006A1BF4">
      <w:pPr>
        <w:pStyle w:val="ListParagraph"/>
        <w:tabs>
          <w:tab w:val="left" w:pos="4282"/>
        </w:tabs>
        <w:ind w:left="0"/>
        <w:jc w:val="center"/>
        <w:rPr>
          <w:sz w:val="24"/>
        </w:rPr>
      </w:pPr>
      <w:r>
        <w:rPr>
          <w:szCs w:val="28"/>
        </w:rPr>
        <w:t xml:space="preserve">___________________________________________________________________ . </w:t>
      </w:r>
      <w:r w:rsidRPr="00CD2100">
        <w:rPr>
          <w:sz w:val="24"/>
        </w:rPr>
        <w:t>(перечислить замещаемые должности)</w:t>
      </w:r>
    </w:p>
    <w:p w:rsidR="00D31517" w:rsidRPr="00CD2100" w:rsidRDefault="00D31517" w:rsidP="006A1BF4"/>
    <w:p w:rsidR="00D31517" w:rsidRDefault="00D31517" w:rsidP="006A1BF4">
      <w:r>
        <w:t>Предполагаемый срок действия договора ________________________________ .</w:t>
      </w:r>
    </w:p>
    <w:p w:rsidR="00D31517" w:rsidRDefault="00D31517" w:rsidP="006A1BF4">
      <w:pPr>
        <w:jc w:val="both"/>
      </w:pPr>
      <w:r>
        <w:t>Сумма оплаты за выполнение (оказание) работ (услуг) по гражданско-правовому договору составит ________________________________________ .*</w:t>
      </w:r>
    </w:p>
    <w:p w:rsidR="00D31517" w:rsidRDefault="00D31517" w:rsidP="006A1BF4">
      <w:pPr>
        <w:jc w:val="both"/>
        <w:rPr>
          <w:sz w:val="24"/>
        </w:rPr>
      </w:pPr>
      <w:r w:rsidRPr="009A47A3">
        <w:rPr>
          <w:sz w:val="24"/>
        </w:rPr>
        <w:t xml:space="preserve"> (указать сумму)</w:t>
      </w:r>
    </w:p>
    <w:p w:rsidR="00D31517" w:rsidRPr="009A47A3" w:rsidRDefault="00D31517" w:rsidP="006A1BF4">
      <w:pPr>
        <w:rPr>
          <w:sz w:val="24"/>
        </w:rPr>
      </w:pPr>
    </w:p>
    <w:p w:rsidR="00D31517" w:rsidRPr="009A47A3" w:rsidRDefault="00D31517" w:rsidP="006A1BF4">
      <w:pPr>
        <w:rPr>
          <w:sz w:val="24"/>
        </w:rPr>
      </w:pPr>
      <w:r>
        <w:rPr>
          <w:sz w:val="24"/>
        </w:rPr>
        <w:t>__________________      ______________________________________________________</w:t>
      </w:r>
    </w:p>
    <w:p w:rsidR="00D31517" w:rsidRPr="009A47A3" w:rsidRDefault="00D31517" w:rsidP="006A1BF4">
      <w:pPr>
        <w:tabs>
          <w:tab w:val="left" w:pos="4145"/>
        </w:tabs>
        <w:ind w:firstLine="709"/>
        <w:rPr>
          <w:sz w:val="24"/>
        </w:rPr>
      </w:pPr>
      <w:r>
        <w:rPr>
          <w:sz w:val="24"/>
        </w:rPr>
        <w:t>(дата)</w:t>
      </w:r>
      <w:r>
        <w:rPr>
          <w:sz w:val="24"/>
        </w:rPr>
        <w:tab/>
        <w:t>(подпись, расшифровка подписи)</w:t>
      </w:r>
    </w:p>
    <w:p w:rsidR="00D31517" w:rsidRPr="009A47A3" w:rsidRDefault="00D31517" w:rsidP="006A1BF4">
      <w:pPr>
        <w:rPr>
          <w:sz w:val="24"/>
        </w:rPr>
      </w:pPr>
    </w:p>
    <w:p w:rsidR="00D31517" w:rsidRDefault="00D31517" w:rsidP="006A1BF4">
      <w:pPr>
        <w:rPr>
          <w:szCs w:val="28"/>
        </w:rPr>
      </w:pPr>
      <w:r>
        <w:rPr>
          <w:szCs w:val="28"/>
        </w:rPr>
        <w:t>Обращение  зарегистрировано:</w:t>
      </w:r>
    </w:p>
    <w:p w:rsidR="00D31517" w:rsidRDefault="00D31517" w:rsidP="006A1BF4">
      <w:pPr>
        <w:rPr>
          <w:szCs w:val="28"/>
        </w:rPr>
      </w:pPr>
      <w:r>
        <w:rPr>
          <w:szCs w:val="28"/>
        </w:rPr>
        <w:t>регистрационный номер          ______________   ;</w:t>
      </w:r>
    </w:p>
    <w:p w:rsidR="00D31517" w:rsidRDefault="00D31517" w:rsidP="006A1BF4">
      <w:pPr>
        <w:rPr>
          <w:szCs w:val="28"/>
        </w:rPr>
      </w:pPr>
      <w:r>
        <w:rPr>
          <w:szCs w:val="28"/>
        </w:rPr>
        <w:t>дата регистрации    «___» __________________ 20 __ г.</w:t>
      </w:r>
    </w:p>
    <w:p w:rsidR="00D31517" w:rsidRDefault="00D31517" w:rsidP="006A1BF4">
      <w:pPr>
        <w:rPr>
          <w:szCs w:val="28"/>
        </w:rPr>
      </w:pPr>
    </w:p>
    <w:tbl>
      <w:tblPr>
        <w:tblW w:w="9861" w:type="dxa"/>
        <w:tblLayout w:type="fixed"/>
        <w:tblLook w:val="0000"/>
      </w:tblPr>
      <w:tblGrid>
        <w:gridCol w:w="4976"/>
        <w:gridCol w:w="4885"/>
      </w:tblGrid>
      <w:tr w:rsidR="00D31517" w:rsidTr="00EC6CE8">
        <w:tc>
          <w:tcPr>
            <w:tcW w:w="4976" w:type="dxa"/>
          </w:tcPr>
          <w:p w:rsidR="00D31517" w:rsidRDefault="00D31517" w:rsidP="00EC6CE8">
            <w:r>
              <w:rPr>
                <w:szCs w:val="28"/>
              </w:rPr>
              <w:t>__________________________________</w:t>
            </w:r>
          </w:p>
          <w:p w:rsidR="00D31517" w:rsidRPr="009A47A3" w:rsidRDefault="00D31517" w:rsidP="00EC6CE8">
            <w:pPr>
              <w:jc w:val="center"/>
              <w:rPr>
                <w:sz w:val="24"/>
              </w:rPr>
            </w:pPr>
            <w:r w:rsidRPr="009A47A3">
              <w:rPr>
                <w:sz w:val="24"/>
              </w:rPr>
              <w:t>(должность, Ф.И.О. лица, зарегистрировавшего обращение)</w:t>
            </w:r>
          </w:p>
          <w:p w:rsidR="00D31517" w:rsidRDefault="00D31517" w:rsidP="00EC6CE8">
            <w:pPr>
              <w:rPr>
                <w:szCs w:val="28"/>
              </w:rPr>
            </w:pPr>
          </w:p>
        </w:tc>
        <w:tc>
          <w:tcPr>
            <w:tcW w:w="4885" w:type="dxa"/>
          </w:tcPr>
          <w:p w:rsidR="00D31517" w:rsidRDefault="00D31517" w:rsidP="00EC6CE8">
            <w:r>
              <w:rPr>
                <w:szCs w:val="28"/>
              </w:rPr>
              <w:t>_________________________________</w:t>
            </w:r>
          </w:p>
          <w:p w:rsidR="00D31517" w:rsidRPr="009A47A3" w:rsidRDefault="00D31517" w:rsidP="00EC6CE8">
            <w:pPr>
              <w:jc w:val="center"/>
              <w:rPr>
                <w:sz w:val="24"/>
              </w:rPr>
            </w:pPr>
            <w:r w:rsidRPr="009A47A3">
              <w:rPr>
                <w:sz w:val="24"/>
              </w:rPr>
              <w:t>(подпись лица, зарегистрировавшего обращение)</w:t>
            </w:r>
          </w:p>
        </w:tc>
      </w:tr>
    </w:tbl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Pr="00AD75A9" w:rsidRDefault="00D31517" w:rsidP="006A1BF4">
      <w:pPr>
        <w:jc w:val="both"/>
        <w:rPr>
          <w:szCs w:val="28"/>
        </w:rPr>
      </w:pPr>
      <w:r w:rsidRPr="00AD75A9">
        <w:rPr>
          <w:szCs w:val="28"/>
        </w:rPr>
        <w:t>Глава Тимашевского городского поселения</w:t>
      </w:r>
    </w:p>
    <w:p w:rsidR="00D31517" w:rsidRDefault="00D31517" w:rsidP="006A1BF4">
      <w:pPr>
        <w:jc w:val="both"/>
        <w:rPr>
          <w:szCs w:val="28"/>
        </w:rPr>
      </w:pPr>
      <w:r w:rsidRPr="00AD75A9">
        <w:rPr>
          <w:szCs w:val="28"/>
        </w:rPr>
        <w:t xml:space="preserve">Тимашевского района                                                                        </w:t>
      </w:r>
      <w:r>
        <w:rPr>
          <w:szCs w:val="28"/>
        </w:rPr>
        <w:t xml:space="preserve">     </w:t>
      </w:r>
      <w:r w:rsidRPr="00AD75A9">
        <w:rPr>
          <w:szCs w:val="28"/>
        </w:rPr>
        <w:t xml:space="preserve">    П.В. Буряк</w:t>
      </w: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Default="00D31517" w:rsidP="006A1BF4">
      <w:pPr>
        <w:jc w:val="both"/>
        <w:rPr>
          <w:szCs w:val="28"/>
        </w:rPr>
      </w:pPr>
    </w:p>
    <w:p w:rsidR="00D31517" w:rsidRPr="00AD75A9" w:rsidRDefault="00D31517" w:rsidP="006A1BF4">
      <w:pPr>
        <w:jc w:val="both"/>
        <w:rPr>
          <w:szCs w:val="28"/>
        </w:rPr>
      </w:pPr>
    </w:p>
    <w:tbl>
      <w:tblPr>
        <w:tblW w:w="0" w:type="auto"/>
        <w:tblInd w:w="5070" w:type="dxa"/>
        <w:tblLook w:val="00A0"/>
      </w:tblPr>
      <w:tblGrid>
        <w:gridCol w:w="4784"/>
      </w:tblGrid>
      <w:tr w:rsidR="00D31517" w:rsidTr="00EC6CE8">
        <w:tc>
          <w:tcPr>
            <w:tcW w:w="4784" w:type="dxa"/>
          </w:tcPr>
          <w:p w:rsidR="00D31517" w:rsidRPr="00B20E61" w:rsidRDefault="00D31517" w:rsidP="00A60F98">
            <w:pPr>
              <w:rPr>
                <w:rStyle w:val="FontStyle30"/>
                <w:sz w:val="28"/>
                <w:szCs w:val="28"/>
              </w:rPr>
            </w:pPr>
            <w:r w:rsidRPr="00B20E61">
              <w:rPr>
                <w:rStyle w:val="FontStyle30"/>
                <w:sz w:val="28"/>
                <w:szCs w:val="28"/>
              </w:rPr>
              <w:t>ПРИЛОЖЕНИЕ №2</w:t>
            </w:r>
          </w:p>
          <w:p w:rsidR="00D31517" w:rsidRPr="00B20E61" w:rsidRDefault="00D31517" w:rsidP="00A60F98">
            <w:pPr>
              <w:rPr>
                <w:rStyle w:val="FontStyle30"/>
                <w:sz w:val="28"/>
                <w:szCs w:val="28"/>
              </w:rPr>
            </w:pPr>
            <w:r w:rsidRPr="00B20E61">
              <w:rPr>
                <w:rStyle w:val="FontStyle30"/>
                <w:sz w:val="28"/>
                <w:szCs w:val="28"/>
              </w:rPr>
              <w:t xml:space="preserve">к постановлению администрации </w:t>
            </w:r>
            <w:r>
              <w:rPr>
                <w:rStyle w:val="FontStyle30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D31517" w:rsidRPr="002D43F4" w:rsidRDefault="00D31517" w:rsidP="00A60F98">
            <w:pPr>
              <w:rPr>
                <w:rStyle w:val="FontStyle30"/>
                <w:szCs w:val="28"/>
              </w:rPr>
            </w:pPr>
            <w:r>
              <w:rPr>
                <w:rStyle w:val="FontStyle30"/>
                <w:sz w:val="28"/>
                <w:szCs w:val="28"/>
              </w:rPr>
              <w:t>от _________</w:t>
            </w:r>
            <w:r w:rsidRPr="00B20E61">
              <w:rPr>
                <w:rStyle w:val="FontStyle30"/>
                <w:sz w:val="28"/>
                <w:szCs w:val="28"/>
              </w:rPr>
              <w:t xml:space="preserve"> № __________</w:t>
            </w:r>
          </w:p>
        </w:tc>
      </w:tr>
    </w:tbl>
    <w:p w:rsidR="00D31517" w:rsidRDefault="00D31517" w:rsidP="00B20E61">
      <w:pPr>
        <w:rPr>
          <w:rStyle w:val="FontStyle30"/>
          <w:szCs w:val="28"/>
        </w:rPr>
      </w:pPr>
    </w:p>
    <w:p w:rsidR="00D31517" w:rsidRPr="00E951CD" w:rsidRDefault="00D31517" w:rsidP="00B20E61">
      <w:pPr>
        <w:rPr>
          <w:rStyle w:val="FontStyle30"/>
          <w:b/>
          <w:szCs w:val="28"/>
        </w:rPr>
      </w:pPr>
    </w:p>
    <w:p w:rsidR="00D31517" w:rsidRPr="00B0440E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kern w:val="0"/>
          <w:szCs w:val="28"/>
        </w:rPr>
      </w:pPr>
      <w:r w:rsidRPr="00B0440E">
        <w:rPr>
          <w:kern w:val="0"/>
          <w:szCs w:val="28"/>
        </w:rPr>
        <w:t xml:space="preserve">Порядок поступления заявления муниципального служащего администрации </w:t>
      </w:r>
      <w:r>
        <w:rPr>
          <w:kern w:val="0"/>
          <w:szCs w:val="28"/>
        </w:rPr>
        <w:t>Тимашевского городского поселения Тимашевского района</w:t>
      </w:r>
      <w:r w:rsidRPr="00B0440E">
        <w:rPr>
          <w:kern w:val="0"/>
          <w:szCs w:val="28"/>
        </w:rPr>
        <w:t xml:space="preserve">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D31517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b/>
          <w:kern w:val="0"/>
          <w:szCs w:val="28"/>
        </w:rPr>
      </w:pPr>
    </w:p>
    <w:p w:rsidR="00D31517" w:rsidRPr="00DA2F8D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 w:rsidRPr="00E951CD">
        <w:rPr>
          <w:kern w:val="0"/>
          <w:szCs w:val="28"/>
        </w:rPr>
        <w:t xml:space="preserve">1. </w:t>
      </w:r>
      <w:r>
        <w:rPr>
          <w:kern w:val="0"/>
          <w:szCs w:val="28"/>
        </w:rPr>
        <w:t>Настоящий порядок распространяется на лиц, замещающих должности муниципальной службы в администрации Тимашевского городского поселения Тимашевского района (далее – администрация городского поселения), включенных в Перечень должностей муниципальной службы в администрации Тимашевского городского поселения Тимашевского района,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нормативным правовым актом  администрации городского поселения</w:t>
      </w:r>
      <w:r w:rsidRPr="00DA2F8D">
        <w:rPr>
          <w:kern w:val="0"/>
          <w:szCs w:val="28"/>
        </w:rPr>
        <w:t>.</w:t>
      </w:r>
    </w:p>
    <w:p w:rsidR="00D31517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 w:rsidRPr="00DA2F8D">
        <w:rPr>
          <w:rStyle w:val="FontStyle30"/>
          <w:sz w:val="28"/>
          <w:szCs w:val="28"/>
        </w:rPr>
        <w:t>2.</w:t>
      </w:r>
      <w:r w:rsidRPr="00DA2F8D">
        <w:rPr>
          <w:kern w:val="0"/>
          <w:szCs w:val="28"/>
        </w:rPr>
        <w:t>Заявление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детей(далее – заявление)</w:t>
      </w:r>
      <w:r>
        <w:rPr>
          <w:kern w:val="0"/>
          <w:szCs w:val="28"/>
        </w:rPr>
        <w:t xml:space="preserve"> </w:t>
      </w:r>
      <w:r w:rsidRPr="00DA2F8D">
        <w:rPr>
          <w:rStyle w:val="FontStyle30"/>
          <w:sz w:val="28"/>
          <w:szCs w:val="28"/>
        </w:rPr>
        <w:t>подается в</w:t>
      </w:r>
      <w:r>
        <w:rPr>
          <w:rStyle w:val="FontStyle30"/>
          <w:sz w:val="28"/>
          <w:szCs w:val="28"/>
        </w:rPr>
        <w:t xml:space="preserve"> общий отдел </w:t>
      </w:r>
      <w:r w:rsidRPr="00DA2F8D">
        <w:rPr>
          <w:rStyle w:val="FontStyle30"/>
          <w:sz w:val="28"/>
          <w:szCs w:val="28"/>
        </w:rPr>
        <w:t>администрации</w:t>
      </w:r>
      <w:r>
        <w:rPr>
          <w:rStyle w:val="FontStyle30"/>
          <w:sz w:val="28"/>
          <w:szCs w:val="28"/>
        </w:rPr>
        <w:t xml:space="preserve"> городского поселения </w:t>
      </w:r>
      <w:r>
        <w:rPr>
          <w:kern w:val="0"/>
          <w:szCs w:val="28"/>
        </w:rPr>
        <w:t>,  по форме, согласно приложению к настоящему Порядку.</w:t>
      </w:r>
    </w:p>
    <w:p w:rsidR="00D31517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kern w:val="0"/>
          <w:szCs w:val="28"/>
        </w:rPr>
        <w:t xml:space="preserve">4. Заявление, поступившее в общий отдел администрации городского поселения регистрируется в тот же день в установленном порядке в журнале регистрации информации, содержащей основания для проведения заседания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        </w:t>
      </w:r>
    </w:p>
    <w:p w:rsidR="00D31517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Cs w:val="28"/>
        </w:rPr>
      </w:pPr>
      <w:r>
        <w:rPr>
          <w:color w:val="000000"/>
          <w:kern w:val="0"/>
          <w:szCs w:val="28"/>
        </w:rPr>
        <w:t xml:space="preserve">5. Заявление </w:t>
      </w:r>
      <w:r w:rsidRPr="007B275B">
        <w:rPr>
          <w:color w:val="000000"/>
          <w:kern w:val="0"/>
          <w:szCs w:val="28"/>
        </w:rPr>
        <w:t>в течение семи рабочих дне</w:t>
      </w:r>
      <w:r>
        <w:rPr>
          <w:color w:val="000000"/>
          <w:kern w:val="0"/>
          <w:szCs w:val="28"/>
        </w:rPr>
        <w:t>й со дня поступления представляе</w:t>
      </w:r>
      <w:r w:rsidRPr="007B275B">
        <w:rPr>
          <w:color w:val="000000"/>
          <w:kern w:val="0"/>
          <w:szCs w:val="28"/>
        </w:rPr>
        <w:t>тся председателю комиссии</w:t>
      </w:r>
      <w:r>
        <w:rPr>
          <w:color w:val="000000"/>
          <w:kern w:val="0"/>
          <w:szCs w:val="28"/>
        </w:rPr>
        <w:t xml:space="preserve"> по соблюдению требований к служебному поведению и урегулированию конфликта интересов на муниципальной службе в администрации Тимашевского городского поселения Тимашевского района (далее –комиссия)</w:t>
      </w:r>
      <w:r w:rsidRPr="007B275B">
        <w:rPr>
          <w:color w:val="000000"/>
          <w:kern w:val="0"/>
          <w:szCs w:val="28"/>
        </w:rPr>
        <w:t>.</w:t>
      </w:r>
    </w:p>
    <w:p w:rsidR="00D31517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color w:val="000000"/>
          <w:kern w:val="0"/>
          <w:szCs w:val="28"/>
        </w:rPr>
        <w:t>6. Заседание комиссии по рассмотрению заявления,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D31517" w:rsidRPr="007B275B" w:rsidRDefault="00D31517" w:rsidP="00B20E61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kern w:val="0"/>
          <w:szCs w:val="28"/>
        </w:rPr>
      </w:pPr>
      <w:r>
        <w:rPr>
          <w:color w:val="000000"/>
          <w:kern w:val="0"/>
          <w:szCs w:val="28"/>
        </w:rPr>
        <w:t>7. Комиссия рассматривает заявление и другие материалы и принимает по ним решения в порядке, установленном Положением о комиссии по соблюдению требований к служебному поведению муниципальных служащих и урегулированию конфликта интересов на муниципальной службе в администрации Тимашевского городского поселения Тимашевского района, утвержденным нормативным правовым актом администрации городского поселения.</w:t>
      </w:r>
    </w:p>
    <w:p w:rsidR="00D31517" w:rsidRDefault="00D31517" w:rsidP="00B20E61">
      <w:pPr>
        <w:ind w:firstLine="709"/>
        <w:rPr>
          <w:rStyle w:val="FontStyle30"/>
          <w:szCs w:val="28"/>
        </w:rPr>
      </w:pPr>
    </w:p>
    <w:p w:rsidR="00D31517" w:rsidRDefault="00D31517" w:rsidP="00B20E61">
      <w:pPr>
        <w:ind w:firstLine="709"/>
        <w:rPr>
          <w:rStyle w:val="FontStyle30"/>
          <w:szCs w:val="28"/>
        </w:rPr>
      </w:pPr>
    </w:p>
    <w:p w:rsidR="00D31517" w:rsidRDefault="00D31517" w:rsidP="00B20E61">
      <w:pPr>
        <w:rPr>
          <w:szCs w:val="28"/>
        </w:rPr>
      </w:pPr>
      <w:r>
        <w:rPr>
          <w:szCs w:val="28"/>
        </w:rPr>
        <w:t>Глава Тимашевского городского поселения</w:t>
      </w:r>
    </w:p>
    <w:p w:rsidR="00D31517" w:rsidRDefault="00D31517" w:rsidP="00B20E61">
      <w:pPr>
        <w:rPr>
          <w:szCs w:val="28"/>
        </w:rPr>
      </w:pPr>
      <w:r>
        <w:rPr>
          <w:szCs w:val="28"/>
        </w:rPr>
        <w:t>Тимашевского района                                                                               П.В. Буряк</w:t>
      </w: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p w:rsidR="00D31517" w:rsidRDefault="00D31517" w:rsidP="00B20E61">
      <w:pPr>
        <w:rPr>
          <w:szCs w:val="28"/>
        </w:rPr>
      </w:pPr>
    </w:p>
    <w:tbl>
      <w:tblPr>
        <w:tblW w:w="6352" w:type="dxa"/>
        <w:tblInd w:w="3510" w:type="dxa"/>
        <w:tblLook w:val="00A0"/>
      </w:tblPr>
      <w:tblGrid>
        <w:gridCol w:w="6352"/>
      </w:tblGrid>
      <w:tr w:rsidR="00D31517" w:rsidTr="001266DD">
        <w:trPr>
          <w:trHeight w:val="2695"/>
        </w:trPr>
        <w:tc>
          <w:tcPr>
            <w:tcW w:w="6352" w:type="dxa"/>
          </w:tcPr>
          <w:p w:rsidR="00D31517" w:rsidRPr="002D43F4" w:rsidRDefault="00D31517" w:rsidP="008D493D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Cs w:val="28"/>
              </w:rPr>
            </w:pPr>
            <w:r w:rsidRPr="002D43F4">
              <w:rPr>
                <w:kern w:val="0"/>
                <w:szCs w:val="28"/>
              </w:rPr>
              <w:t>ПРИЛОЖЕНИЕ</w:t>
            </w:r>
          </w:p>
          <w:p w:rsidR="00D31517" w:rsidRPr="002D43F4" w:rsidRDefault="00D31517" w:rsidP="008D493D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Cs w:val="28"/>
              </w:rPr>
            </w:pPr>
            <w:r>
              <w:rPr>
                <w:kern w:val="0"/>
                <w:szCs w:val="28"/>
              </w:rPr>
              <w:t>к поряд</w:t>
            </w:r>
            <w:r w:rsidRPr="002D43F4">
              <w:rPr>
                <w:kern w:val="0"/>
                <w:szCs w:val="28"/>
              </w:rPr>
              <w:t xml:space="preserve">ку поступления заявления муниципального служащего администрации </w:t>
            </w:r>
            <w:r>
              <w:rPr>
                <w:kern w:val="0"/>
                <w:szCs w:val="28"/>
              </w:rPr>
              <w:t xml:space="preserve">Тимашевского городского поселения Тимашевского района </w:t>
            </w:r>
            <w:r w:rsidRPr="002D43F4">
              <w:rPr>
                <w:kern w:val="0"/>
                <w:szCs w:val="28"/>
              </w:rPr>
      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  <w:p w:rsidR="00D31517" w:rsidRPr="002D43F4" w:rsidRDefault="00D31517" w:rsidP="00EC6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Style w:val="FontStyle30"/>
                <w:szCs w:val="28"/>
              </w:rPr>
            </w:pPr>
          </w:p>
        </w:tc>
      </w:tr>
    </w:tbl>
    <w:p w:rsidR="00D31517" w:rsidRDefault="00D31517" w:rsidP="00B20E61">
      <w:pPr>
        <w:rPr>
          <w:rStyle w:val="FontStyle30"/>
          <w:szCs w:val="28"/>
        </w:rPr>
      </w:pPr>
    </w:p>
    <w:tbl>
      <w:tblPr>
        <w:tblW w:w="0" w:type="auto"/>
        <w:tblInd w:w="4786" w:type="dxa"/>
        <w:tblLook w:val="00A0"/>
      </w:tblPr>
      <w:tblGrid>
        <w:gridCol w:w="5068"/>
      </w:tblGrid>
      <w:tr w:rsidR="00D31517" w:rsidRPr="00F11D7F" w:rsidTr="00EC6CE8">
        <w:tc>
          <w:tcPr>
            <w:tcW w:w="5068" w:type="dxa"/>
          </w:tcPr>
          <w:p w:rsidR="00D31517" w:rsidRPr="00F11D7F" w:rsidRDefault="00D31517" w:rsidP="00EC6CE8">
            <w:pPr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В ________________________________</w:t>
            </w:r>
          </w:p>
          <w:p w:rsidR="00D31517" w:rsidRPr="00F11D7F" w:rsidRDefault="00D31517" w:rsidP="00EC6CE8">
            <w:pPr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__________________________________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(указывается кадровое подразделение)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_____________________________________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_____________________________________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_____________________________________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(Ф.И.О., должность)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</w:p>
        </w:tc>
      </w:tr>
    </w:tbl>
    <w:p w:rsidR="00D31517" w:rsidRPr="00F11D7F" w:rsidRDefault="00D31517" w:rsidP="00B20E61">
      <w:pPr>
        <w:rPr>
          <w:sz w:val="26"/>
          <w:szCs w:val="26"/>
        </w:rPr>
      </w:pPr>
    </w:p>
    <w:p w:rsidR="00D31517" w:rsidRPr="00F11D7F" w:rsidRDefault="00D31517" w:rsidP="0012077C">
      <w:pPr>
        <w:tabs>
          <w:tab w:val="left" w:pos="3456"/>
        </w:tabs>
        <w:jc w:val="center"/>
        <w:rPr>
          <w:sz w:val="26"/>
          <w:szCs w:val="26"/>
        </w:rPr>
      </w:pPr>
      <w:r w:rsidRPr="00F11D7F">
        <w:rPr>
          <w:sz w:val="26"/>
          <w:szCs w:val="26"/>
        </w:rPr>
        <w:t>ЗАЯВЛЕНИЕ</w:t>
      </w:r>
    </w:p>
    <w:p w:rsidR="00D31517" w:rsidRPr="00F11D7F" w:rsidRDefault="00D31517" w:rsidP="0012077C">
      <w:pPr>
        <w:widowControl/>
        <w:suppressAutoHyphens w:val="0"/>
        <w:autoSpaceDE w:val="0"/>
        <w:autoSpaceDN w:val="0"/>
        <w:adjustRightInd w:val="0"/>
        <w:ind w:firstLine="720"/>
        <w:jc w:val="center"/>
        <w:rPr>
          <w:kern w:val="0"/>
          <w:sz w:val="26"/>
          <w:szCs w:val="26"/>
        </w:rPr>
      </w:pPr>
      <w:r w:rsidRPr="00F11D7F">
        <w:rPr>
          <w:kern w:val="0"/>
          <w:sz w:val="26"/>
          <w:szCs w:val="26"/>
        </w:rPr>
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D31517" w:rsidRPr="00F11D7F" w:rsidRDefault="00D31517" w:rsidP="00B20E61">
      <w:pPr>
        <w:ind w:firstLine="709"/>
        <w:rPr>
          <w:sz w:val="26"/>
          <w:szCs w:val="26"/>
        </w:rPr>
      </w:pPr>
      <w:r w:rsidRPr="00F11D7F">
        <w:rPr>
          <w:sz w:val="26"/>
          <w:szCs w:val="26"/>
        </w:rPr>
        <w:t>Я, ___________________________________________________________</w:t>
      </w:r>
    </w:p>
    <w:p w:rsidR="00D31517" w:rsidRPr="00F11D7F" w:rsidRDefault="00D31517" w:rsidP="00B20E61">
      <w:pPr>
        <w:rPr>
          <w:sz w:val="26"/>
          <w:szCs w:val="26"/>
        </w:rPr>
      </w:pPr>
      <w:r w:rsidRPr="00F11D7F">
        <w:rPr>
          <w:sz w:val="26"/>
          <w:szCs w:val="26"/>
        </w:rPr>
        <w:t xml:space="preserve">                                               (Ф.И.О., наименование должности)</w:t>
      </w:r>
    </w:p>
    <w:p w:rsidR="00D31517" w:rsidRPr="00F11D7F" w:rsidRDefault="00D31517" w:rsidP="00B20E61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сообщаю, что не имею возможности представит сведения о доходах, об имуществе и обязательствах имущественного характера своих супруги (супруга), несовершеннолетних детей</w:t>
      </w:r>
    </w:p>
    <w:p w:rsidR="00D31517" w:rsidRPr="00F11D7F" w:rsidRDefault="00D31517" w:rsidP="00B20E61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____________________________________________________________________</w:t>
      </w:r>
    </w:p>
    <w:p w:rsidR="00D31517" w:rsidRPr="00F11D7F" w:rsidRDefault="00D31517" w:rsidP="00B20E61">
      <w:pPr>
        <w:jc w:val="center"/>
        <w:rPr>
          <w:sz w:val="26"/>
          <w:szCs w:val="26"/>
        </w:rPr>
      </w:pPr>
      <w:r w:rsidRPr="00F11D7F">
        <w:rPr>
          <w:sz w:val="26"/>
          <w:szCs w:val="26"/>
        </w:rPr>
        <w:t>(Ф.И.О. супруги (супруга), несовершеннолетних детей) (указывается нужное)</w:t>
      </w:r>
    </w:p>
    <w:p w:rsidR="00D31517" w:rsidRPr="00F11D7F" w:rsidRDefault="00D31517" w:rsidP="00B20E61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по объективным причинам _____________________________________________</w:t>
      </w:r>
    </w:p>
    <w:p w:rsidR="00D31517" w:rsidRPr="00F11D7F" w:rsidRDefault="00D31517" w:rsidP="00B20E61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____________________________________________________________________</w:t>
      </w:r>
    </w:p>
    <w:p w:rsidR="00D31517" w:rsidRPr="00F11D7F" w:rsidRDefault="00D31517" w:rsidP="00B20E61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 xml:space="preserve">(указывается конкретная причина (ы) непредставления сведений)  </w:t>
      </w:r>
    </w:p>
    <w:p w:rsidR="00D31517" w:rsidRPr="00F11D7F" w:rsidRDefault="00D31517" w:rsidP="00B20E61">
      <w:pPr>
        <w:ind w:firstLine="709"/>
        <w:jc w:val="both"/>
        <w:rPr>
          <w:sz w:val="26"/>
          <w:szCs w:val="26"/>
        </w:rPr>
      </w:pPr>
      <w:r w:rsidRPr="00F11D7F">
        <w:rPr>
          <w:sz w:val="26"/>
          <w:szCs w:val="26"/>
        </w:rPr>
        <w:t xml:space="preserve">К заявлению прилагаю следующие дополнительные материалы (в случае наличия):        </w:t>
      </w:r>
    </w:p>
    <w:p w:rsidR="00D31517" w:rsidRPr="00F11D7F" w:rsidRDefault="00D31517" w:rsidP="00911C88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__________________________________________________________________________</w:t>
      </w:r>
    </w:p>
    <w:p w:rsidR="00D31517" w:rsidRPr="00F11D7F" w:rsidRDefault="00D31517" w:rsidP="00911C88">
      <w:pPr>
        <w:jc w:val="both"/>
        <w:rPr>
          <w:sz w:val="26"/>
          <w:szCs w:val="26"/>
        </w:rPr>
      </w:pPr>
      <w:r w:rsidRPr="00F11D7F">
        <w:rPr>
          <w:sz w:val="26"/>
          <w:szCs w:val="26"/>
        </w:rPr>
        <w:t>____________________________________________________________</w:t>
      </w:r>
    </w:p>
    <w:p w:rsidR="00D31517" w:rsidRPr="00F11D7F" w:rsidRDefault="00D31517" w:rsidP="00B20E61">
      <w:pPr>
        <w:tabs>
          <w:tab w:val="left" w:pos="4145"/>
        </w:tabs>
        <w:ind w:firstLine="709"/>
        <w:rPr>
          <w:sz w:val="26"/>
          <w:szCs w:val="26"/>
        </w:rPr>
      </w:pPr>
      <w:r w:rsidRPr="00F11D7F">
        <w:rPr>
          <w:sz w:val="26"/>
          <w:szCs w:val="26"/>
        </w:rPr>
        <w:t>(дата)</w:t>
      </w:r>
      <w:r w:rsidRPr="00F11D7F">
        <w:rPr>
          <w:sz w:val="26"/>
          <w:szCs w:val="26"/>
        </w:rPr>
        <w:tab/>
        <w:t>(подпись, расшифровка подписи)</w:t>
      </w:r>
    </w:p>
    <w:p w:rsidR="00D31517" w:rsidRPr="00F11D7F" w:rsidRDefault="00D31517" w:rsidP="00B20E61">
      <w:pPr>
        <w:rPr>
          <w:sz w:val="26"/>
          <w:szCs w:val="26"/>
        </w:rPr>
      </w:pPr>
    </w:p>
    <w:p w:rsidR="00D31517" w:rsidRPr="00F11D7F" w:rsidRDefault="00D31517" w:rsidP="00B20E61">
      <w:pPr>
        <w:rPr>
          <w:sz w:val="26"/>
          <w:szCs w:val="26"/>
        </w:rPr>
      </w:pPr>
      <w:r w:rsidRPr="00F11D7F">
        <w:rPr>
          <w:sz w:val="26"/>
          <w:szCs w:val="26"/>
        </w:rPr>
        <w:t>Заявление  зарегистрировано:</w:t>
      </w:r>
    </w:p>
    <w:p w:rsidR="00D31517" w:rsidRPr="00F11D7F" w:rsidRDefault="00D31517" w:rsidP="00B20E61">
      <w:pPr>
        <w:rPr>
          <w:sz w:val="26"/>
          <w:szCs w:val="26"/>
        </w:rPr>
      </w:pPr>
      <w:r w:rsidRPr="00F11D7F">
        <w:rPr>
          <w:sz w:val="26"/>
          <w:szCs w:val="26"/>
        </w:rPr>
        <w:t>регистрационный номер          ______________   ;</w:t>
      </w:r>
    </w:p>
    <w:p w:rsidR="00D31517" w:rsidRPr="00F11D7F" w:rsidRDefault="00D31517" w:rsidP="00B20E61">
      <w:pPr>
        <w:rPr>
          <w:sz w:val="26"/>
          <w:szCs w:val="26"/>
        </w:rPr>
      </w:pPr>
      <w:r w:rsidRPr="00F11D7F">
        <w:rPr>
          <w:sz w:val="26"/>
          <w:szCs w:val="26"/>
        </w:rPr>
        <w:t>дата регистрации    «___» __________________ 20 __ г.</w:t>
      </w:r>
    </w:p>
    <w:tbl>
      <w:tblPr>
        <w:tblW w:w="9861" w:type="dxa"/>
        <w:tblLayout w:type="fixed"/>
        <w:tblLook w:val="0000"/>
      </w:tblPr>
      <w:tblGrid>
        <w:gridCol w:w="4975"/>
        <w:gridCol w:w="4886"/>
      </w:tblGrid>
      <w:tr w:rsidR="00D31517" w:rsidRPr="00F11D7F" w:rsidTr="00520514">
        <w:trPr>
          <w:trHeight w:val="909"/>
        </w:trPr>
        <w:tc>
          <w:tcPr>
            <w:tcW w:w="4975" w:type="dxa"/>
          </w:tcPr>
          <w:p w:rsidR="00D31517" w:rsidRPr="00F11D7F" w:rsidRDefault="00D31517" w:rsidP="00EC6CE8">
            <w:pPr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</w:t>
            </w:r>
          </w:p>
          <w:p w:rsidR="00D31517" w:rsidRPr="00F11D7F" w:rsidRDefault="00D31517" w:rsidP="00EC6CE8">
            <w:pPr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(должность, Ф.И.О. лица, зарегистрировавшего заявление)</w:t>
            </w:r>
          </w:p>
        </w:tc>
        <w:tc>
          <w:tcPr>
            <w:tcW w:w="4886" w:type="dxa"/>
          </w:tcPr>
          <w:p w:rsidR="00D31517" w:rsidRPr="00F11D7F" w:rsidRDefault="00D31517" w:rsidP="00EC6CE8">
            <w:pPr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_________________________________</w:t>
            </w:r>
          </w:p>
          <w:p w:rsidR="00D31517" w:rsidRPr="00F11D7F" w:rsidRDefault="00D31517" w:rsidP="00EC6CE8">
            <w:pPr>
              <w:jc w:val="center"/>
              <w:rPr>
                <w:sz w:val="26"/>
                <w:szCs w:val="26"/>
              </w:rPr>
            </w:pPr>
            <w:r w:rsidRPr="00F11D7F">
              <w:rPr>
                <w:sz w:val="26"/>
                <w:szCs w:val="26"/>
              </w:rPr>
              <w:t>(подпись лица, зарегистрировавшего заявление)</w:t>
            </w:r>
          </w:p>
        </w:tc>
      </w:tr>
    </w:tbl>
    <w:p w:rsidR="00D31517" w:rsidRPr="00F11D7F" w:rsidRDefault="00D31517" w:rsidP="003C7273">
      <w:pPr>
        <w:rPr>
          <w:sz w:val="26"/>
          <w:szCs w:val="26"/>
        </w:rPr>
      </w:pPr>
      <w:r w:rsidRPr="00F11D7F">
        <w:rPr>
          <w:sz w:val="26"/>
          <w:szCs w:val="26"/>
        </w:rPr>
        <w:t>Глава Тимашевского городского поселения</w:t>
      </w:r>
    </w:p>
    <w:p w:rsidR="00D31517" w:rsidRPr="00F11D7F" w:rsidRDefault="00D31517" w:rsidP="008571B8">
      <w:pPr>
        <w:rPr>
          <w:rStyle w:val="FontStyle30"/>
          <w:spacing w:val="0"/>
          <w:sz w:val="26"/>
          <w:szCs w:val="26"/>
        </w:rPr>
      </w:pPr>
      <w:r w:rsidRPr="00F11D7F">
        <w:rPr>
          <w:sz w:val="26"/>
          <w:szCs w:val="26"/>
        </w:rPr>
        <w:t>Тимашевского района                                                                                            П.В. Буряк</w:t>
      </w:r>
    </w:p>
    <w:sectPr w:rsidR="00D31517" w:rsidRPr="00F11D7F" w:rsidSect="006A6C98">
      <w:headerReference w:type="default" r:id="rId7"/>
      <w:pgSz w:w="11906" w:h="16838"/>
      <w:pgMar w:top="1134" w:right="567" w:bottom="102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517" w:rsidRDefault="00D31517" w:rsidP="00065FE3">
      <w:r>
        <w:separator/>
      </w:r>
    </w:p>
  </w:endnote>
  <w:endnote w:type="continuationSeparator" w:id="1">
    <w:p w:rsidR="00D31517" w:rsidRDefault="00D31517" w:rsidP="00065F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tar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517" w:rsidRDefault="00D31517" w:rsidP="00065FE3">
      <w:r>
        <w:separator/>
      </w:r>
    </w:p>
  </w:footnote>
  <w:footnote w:type="continuationSeparator" w:id="1">
    <w:p w:rsidR="00D31517" w:rsidRDefault="00D31517" w:rsidP="00065F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517" w:rsidRDefault="00D31517">
    <w:pPr>
      <w:pStyle w:val="Header"/>
      <w:jc w:val="center"/>
    </w:pPr>
    <w:fldSimple w:instr=" PAGE   \* MERGEFORMAT ">
      <w:r>
        <w:rPr>
          <w:noProof/>
        </w:rPr>
        <w:t>8</w:t>
      </w:r>
    </w:fldSimple>
  </w:p>
  <w:p w:rsidR="00D31517" w:rsidRDefault="00D315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E0B45"/>
    <w:multiLevelType w:val="hybridMultilevel"/>
    <w:tmpl w:val="9F063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0A0B5C"/>
    <w:multiLevelType w:val="hybridMultilevel"/>
    <w:tmpl w:val="EA881740"/>
    <w:lvl w:ilvl="0" w:tplc="0A467E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7524"/>
    <w:rsid w:val="000039B0"/>
    <w:rsid w:val="000057A8"/>
    <w:rsid w:val="00012656"/>
    <w:rsid w:val="00014A98"/>
    <w:rsid w:val="00015B93"/>
    <w:rsid w:val="00016DBC"/>
    <w:rsid w:val="000203C7"/>
    <w:rsid w:val="0002353C"/>
    <w:rsid w:val="000258B9"/>
    <w:rsid w:val="000410C1"/>
    <w:rsid w:val="00042588"/>
    <w:rsid w:val="00047371"/>
    <w:rsid w:val="00047DF7"/>
    <w:rsid w:val="000509D3"/>
    <w:rsid w:val="000524D7"/>
    <w:rsid w:val="000555FC"/>
    <w:rsid w:val="0006552C"/>
    <w:rsid w:val="00065FE3"/>
    <w:rsid w:val="000724FA"/>
    <w:rsid w:val="00073590"/>
    <w:rsid w:val="00075C16"/>
    <w:rsid w:val="0008386F"/>
    <w:rsid w:val="00086E66"/>
    <w:rsid w:val="00097828"/>
    <w:rsid w:val="000B2364"/>
    <w:rsid w:val="000B67BD"/>
    <w:rsid w:val="000C2AC6"/>
    <w:rsid w:val="000C43AD"/>
    <w:rsid w:val="000D764B"/>
    <w:rsid w:val="000E2302"/>
    <w:rsid w:val="000E2E32"/>
    <w:rsid w:val="000E3D07"/>
    <w:rsid w:val="000E4A43"/>
    <w:rsid w:val="000E5B51"/>
    <w:rsid w:val="000F6932"/>
    <w:rsid w:val="000F7513"/>
    <w:rsid w:val="00103EBE"/>
    <w:rsid w:val="00106F11"/>
    <w:rsid w:val="001105B1"/>
    <w:rsid w:val="00110A0D"/>
    <w:rsid w:val="0011193F"/>
    <w:rsid w:val="00116A32"/>
    <w:rsid w:val="0012077C"/>
    <w:rsid w:val="00121168"/>
    <w:rsid w:val="00125C2A"/>
    <w:rsid w:val="001266DD"/>
    <w:rsid w:val="00126F9A"/>
    <w:rsid w:val="00140BCD"/>
    <w:rsid w:val="001410F5"/>
    <w:rsid w:val="0015186F"/>
    <w:rsid w:val="001670F0"/>
    <w:rsid w:val="001725EA"/>
    <w:rsid w:val="00173CA1"/>
    <w:rsid w:val="00180833"/>
    <w:rsid w:val="001843E8"/>
    <w:rsid w:val="001868E3"/>
    <w:rsid w:val="00186F3B"/>
    <w:rsid w:val="0019092E"/>
    <w:rsid w:val="00194295"/>
    <w:rsid w:val="001952C0"/>
    <w:rsid w:val="00195A43"/>
    <w:rsid w:val="00196109"/>
    <w:rsid w:val="00196E6C"/>
    <w:rsid w:val="001A3A55"/>
    <w:rsid w:val="001B024E"/>
    <w:rsid w:val="001B2D6D"/>
    <w:rsid w:val="001B4E61"/>
    <w:rsid w:val="001B7549"/>
    <w:rsid w:val="001C60B7"/>
    <w:rsid w:val="001E37EC"/>
    <w:rsid w:val="001F0898"/>
    <w:rsid w:val="001F4CAA"/>
    <w:rsid w:val="00200564"/>
    <w:rsid w:val="00201F01"/>
    <w:rsid w:val="00206025"/>
    <w:rsid w:val="00206A4B"/>
    <w:rsid w:val="00212586"/>
    <w:rsid w:val="002200DF"/>
    <w:rsid w:val="002214C6"/>
    <w:rsid w:val="002313FF"/>
    <w:rsid w:val="002315DC"/>
    <w:rsid w:val="00233B9E"/>
    <w:rsid w:val="002344ED"/>
    <w:rsid w:val="00235174"/>
    <w:rsid w:val="0024136A"/>
    <w:rsid w:val="00241EE5"/>
    <w:rsid w:val="00243FA7"/>
    <w:rsid w:val="00244AE6"/>
    <w:rsid w:val="00250746"/>
    <w:rsid w:val="00252A3A"/>
    <w:rsid w:val="002571D3"/>
    <w:rsid w:val="00257C72"/>
    <w:rsid w:val="002619F1"/>
    <w:rsid w:val="002704FF"/>
    <w:rsid w:val="00271FC1"/>
    <w:rsid w:val="00284D79"/>
    <w:rsid w:val="0028635A"/>
    <w:rsid w:val="00286530"/>
    <w:rsid w:val="00290E4E"/>
    <w:rsid w:val="002A12A0"/>
    <w:rsid w:val="002A1B21"/>
    <w:rsid w:val="002B74D7"/>
    <w:rsid w:val="002D1D6B"/>
    <w:rsid w:val="002D3EBE"/>
    <w:rsid w:val="002D43F4"/>
    <w:rsid w:val="002D6115"/>
    <w:rsid w:val="002D74F7"/>
    <w:rsid w:val="002E238E"/>
    <w:rsid w:val="002E3CE9"/>
    <w:rsid w:val="002F1C47"/>
    <w:rsid w:val="002F207B"/>
    <w:rsid w:val="002F21E4"/>
    <w:rsid w:val="002F399D"/>
    <w:rsid w:val="002F3FA0"/>
    <w:rsid w:val="0030606B"/>
    <w:rsid w:val="00313826"/>
    <w:rsid w:val="0032040E"/>
    <w:rsid w:val="00330514"/>
    <w:rsid w:val="0033345A"/>
    <w:rsid w:val="00335C13"/>
    <w:rsid w:val="00336BBE"/>
    <w:rsid w:val="00342D90"/>
    <w:rsid w:val="00344E11"/>
    <w:rsid w:val="00346D01"/>
    <w:rsid w:val="003618B4"/>
    <w:rsid w:val="00362F3C"/>
    <w:rsid w:val="003702B0"/>
    <w:rsid w:val="00374B8A"/>
    <w:rsid w:val="00375106"/>
    <w:rsid w:val="003778FF"/>
    <w:rsid w:val="00380B3D"/>
    <w:rsid w:val="0038348F"/>
    <w:rsid w:val="0038476E"/>
    <w:rsid w:val="00390AD8"/>
    <w:rsid w:val="00391171"/>
    <w:rsid w:val="00391AC4"/>
    <w:rsid w:val="00394DD4"/>
    <w:rsid w:val="003A35E0"/>
    <w:rsid w:val="003A3EE0"/>
    <w:rsid w:val="003A5E22"/>
    <w:rsid w:val="003A5ECF"/>
    <w:rsid w:val="003A7F75"/>
    <w:rsid w:val="003B2332"/>
    <w:rsid w:val="003B6A88"/>
    <w:rsid w:val="003B79B9"/>
    <w:rsid w:val="003C04E6"/>
    <w:rsid w:val="003C0AFB"/>
    <w:rsid w:val="003C0E0A"/>
    <w:rsid w:val="003C54D9"/>
    <w:rsid w:val="003C7273"/>
    <w:rsid w:val="003D2ACD"/>
    <w:rsid w:val="003E04CD"/>
    <w:rsid w:val="003E1B0F"/>
    <w:rsid w:val="003E35B5"/>
    <w:rsid w:val="003E36A5"/>
    <w:rsid w:val="003E4797"/>
    <w:rsid w:val="003E5931"/>
    <w:rsid w:val="003E63C3"/>
    <w:rsid w:val="003F06AB"/>
    <w:rsid w:val="003F0F66"/>
    <w:rsid w:val="003F137B"/>
    <w:rsid w:val="003F1C7B"/>
    <w:rsid w:val="003F2E8E"/>
    <w:rsid w:val="003F36D7"/>
    <w:rsid w:val="003F4C09"/>
    <w:rsid w:val="00403039"/>
    <w:rsid w:val="00403D7B"/>
    <w:rsid w:val="00407C54"/>
    <w:rsid w:val="00415FED"/>
    <w:rsid w:val="004171BB"/>
    <w:rsid w:val="00424BDF"/>
    <w:rsid w:val="004279AC"/>
    <w:rsid w:val="00430C99"/>
    <w:rsid w:val="00430E84"/>
    <w:rsid w:val="00431875"/>
    <w:rsid w:val="004369C1"/>
    <w:rsid w:val="00452D04"/>
    <w:rsid w:val="00454039"/>
    <w:rsid w:val="00454C32"/>
    <w:rsid w:val="00462D77"/>
    <w:rsid w:val="00463FE1"/>
    <w:rsid w:val="00464EBE"/>
    <w:rsid w:val="00466202"/>
    <w:rsid w:val="0047758C"/>
    <w:rsid w:val="0048460B"/>
    <w:rsid w:val="004847F3"/>
    <w:rsid w:val="00484B8B"/>
    <w:rsid w:val="00485F8B"/>
    <w:rsid w:val="004902E3"/>
    <w:rsid w:val="00490A40"/>
    <w:rsid w:val="00491D70"/>
    <w:rsid w:val="00493970"/>
    <w:rsid w:val="004A35BA"/>
    <w:rsid w:val="004B2AF0"/>
    <w:rsid w:val="004B79DE"/>
    <w:rsid w:val="004C453D"/>
    <w:rsid w:val="004D0BF3"/>
    <w:rsid w:val="004E3CDA"/>
    <w:rsid w:val="004F2EFD"/>
    <w:rsid w:val="004F4989"/>
    <w:rsid w:val="0050421C"/>
    <w:rsid w:val="00517A4A"/>
    <w:rsid w:val="00520514"/>
    <w:rsid w:val="00520EEF"/>
    <w:rsid w:val="00521DE8"/>
    <w:rsid w:val="005238AC"/>
    <w:rsid w:val="00532F43"/>
    <w:rsid w:val="00532F68"/>
    <w:rsid w:val="00533683"/>
    <w:rsid w:val="005342F9"/>
    <w:rsid w:val="00536BF8"/>
    <w:rsid w:val="00541547"/>
    <w:rsid w:val="00546A30"/>
    <w:rsid w:val="00546E01"/>
    <w:rsid w:val="00557EFC"/>
    <w:rsid w:val="00560DFF"/>
    <w:rsid w:val="00560FDE"/>
    <w:rsid w:val="005611C2"/>
    <w:rsid w:val="00561376"/>
    <w:rsid w:val="005641A3"/>
    <w:rsid w:val="00565A3C"/>
    <w:rsid w:val="005705D5"/>
    <w:rsid w:val="00571164"/>
    <w:rsid w:val="0057155C"/>
    <w:rsid w:val="00571991"/>
    <w:rsid w:val="00573BC2"/>
    <w:rsid w:val="00577FCC"/>
    <w:rsid w:val="005804BF"/>
    <w:rsid w:val="00583980"/>
    <w:rsid w:val="005862B7"/>
    <w:rsid w:val="0058793B"/>
    <w:rsid w:val="005A0494"/>
    <w:rsid w:val="005A0497"/>
    <w:rsid w:val="005A2757"/>
    <w:rsid w:val="005A70A9"/>
    <w:rsid w:val="005A7524"/>
    <w:rsid w:val="005B0BCE"/>
    <w:rsid w:val="005C2AC5"/>
    <w:rsid w:val="005C329F"/>
    <w:rsid w:val="005C66B7"/>
    <w:rsid w:val="005C737D"/>
    <w:rsid w:val="005E2656"/>
    <w:rsid w:val="005E496A"/>
    <w:rsid w:val="005E5A66"/>
    <w:rsid w:val="005E76D9"/>
    <w:rsid w:val="005F5888"/>
    <w:rsid w:val="00602606"/>
    <w:rsid w:val="006059B9"/>
    <w:rsid w:val="006144BF"/>
    <w:rsid w:val="00614964"/>
    <w:rsid w:val="00615441"/>
    <w:rsid w:val="00631E1B"/>
    <w:rsid w:val="0063362A"/>
    <w:rsid w:val="0063788A"/>
    <w:rsid w:val="00640496"/>
    <w:rsid w:val="00640C09"/>
    <w:rsid w:val="006459B5"/>
    <w:rsid w:val="00647848"/>
    <w:rsid w:val="006545B8"/>
    <w:rsid w:val="00654ACD"/>
    <w:rsid w:val="00657031"/>
    <w:rsid w:val="006606E1"/>
    <w:rsid w:val="00674097"/>
    <w:rsid w:val="0067419D"/>
    <w:rsid w:val="0067510B"/>
    <w:rsid w:val="006779F3"/>
    <w:rsid w:val="00685761"/>
    <w:rsid w:val="00693BE6"/>
    <w:rsid w:val="00695C71"/>
    <w:rsid w:val="006A0AFA"/>
    <w:rsid w:val="006A1BF4"/>
    <w:rsid w:val="006A309A"/>
    <w:rsid w:val="006A3ED4"/>
    <w:rsid w:val="006A6C98"/>
    <w:rsid w:val="006A7628"/>
    <w:rsid w:val="006B0B95"/>
    <w:rsid w:val="006B2CEE"/>
    <w:rsid w:val="006B62C2"/>
    <w:rsid w:val="006C6B33"/>
    <w:rsid w:val="006D10E0"/>
    <w:rsid w:val="006D49EF"/>
    <w:rsid w:val="006E52D6"/>
    <w:rsid w:val="006E5D07"/>
    <w:rsid w:val="006F0A34"/>
    <w:rsid w:val="006F0BD0"/>
    <w:rsid w:val="006F23B9"/>
    <w:rsid w:val="006F2D93"/>
    <w:rsid w:val="00701290"/>
    <w:rsid w:val="00711132"/>
    <w:rsid w:val="007116F6"/>
    <w:rsid w:val="0071195B"/>
    <w:rsid w:val="007126FA"/>
    <w:rsid w:val="0071565B"/>
    <w:rsid w:val="007208BD"/>
    <w:rsid w:val="00735F10"/>
    <w:rsid w:val="0074067C"/>
    <w:rsid w:val="00740E13"/>
    <w:rsid w:val="00740FF8"/>
    <w:rsid w:val="00745F43"/>
    <w:rsid w:val="00747D29"/>
    <w:rsid w:val="0076777D"/>
    <w:rsid w:val="0077083A"/>
    <w:rsid w:val="007710D9"/>
    <w:rsid w:val="00776E5A"/>
    <w:rsid w:val="00780317"/>
    <w:rsid w:val="00783226"/>
    <w:rsid w:val="00787C4E"/>
    <w:rsid w:val="0079369D"/>
    <w:rsid w:val="00796640"/>
    <w:rsid w:val="007A0EAE"/>
    <w:rsid w:val="007A1BD5"/>
    <w:rsid w:val="007A372D"/>
    <w:rsid w:val="007A6E77"/>
    <w:rsid w:val="007A73A0"/>
    <w:rsid w:val="007A74EB"/>
    <w:rsid w:val="007A7BF5"/>
    <w:rsid w:val="007B275B"/>
    <w:rsid w:val="007B4AB1"/>
    <w:rsid w:val="007C1A73"/>
    <w:rsid w:val="007C1DF5"/>
    <w:rsid w:val="007C23C7"/>
    <w:rsid w:val="007C2A9F"/>
    <w:rsid w:val="007C57BC"/>
    <w:rsid w:val="007D4AC5"/>
    <w:rsid w:val="007D6E27"/>
    <w:rsid w:val="007E1100"/>
    <w:rsid w:val="007E2050"/>
    <w:rsid w:val="007F58EE"/>
    <w:rsid w:val="0080267D"/>
    <w:rsid w:val="00802A2E"/>
    <w:rsid w:val="0080625C"/>
    <w:rsid w:val="008246B8"/>
    <w:rsid w:val="00824B61"/>
    <w:rsid w:val="0083010E"/>
    <w:rsid w:val="0083118D"/>
    <w:rsid w:val="008321D3"/>
    <w:rsid w:val="00841539"/>
    <w:rsid w:val="00842925"/>
    <w:rsid w:val="008508EF"/>
    <w:rsid w:val="00851C09"/>
    <w:rsid w:val="00853A43"/>
    <w:rsid w:val="00855B45"/>
    <w:rsid w:val="008571A7"/>
    <w:rsid w:val="008571B8"/>
    <w:rsid w:val="00860B71"/>
    <w:rsid w:val="00870D02"/>
    <w:rsid w:val="00876943"/>
    <w:rsid w:val="00893267"/>
    <w:rsid w:val="008B237D"/>
    <w:rsid w:val="008B2C0E"/>
    <w:rsid w:val="008B2CB5"/>
    <w:rsid w:val="008B5D06"/>
    <w:rsid w:val="008C4CD6"/>
    <w:rsid w:val="008D179C"/>
    <w:rsid w:val="008D1E94"/>
    <w:rsid w:val="008D3BE3"/>
    <w:rsid w:val="008D493D"/>
    <w:rsid w:val="008D5FA5"/>
    <w:rsid w:val="008E1E5B"/>
    <w:rsid w:val="008E5B3C"/>
    <w:rsid w:val="008E69D2"/>
    <w:rsid w:val="008F5E83"/>
    <w:rsid w:val="008F76B9"/>
    <w:rsid w:val="00904CD8"/>
    <w:rsid w:val="00907007"/>
    <w:rsid w:val="00907F64"/>
    <w:rsid w:val="00911C88"/>
    <w:rsid w:val="00914835"/>
    <w:rsid w:val="00914DDE"/>
    <w:rsid w:val="00915D90"/>
    <w:rsid w:val="00916C13"/>
    <w:rsid w:val="00920AD6"/>
    <w:rsid w:val="009235B4"/>
    <w:rsid w:val="00925A20"/>
    <w:rsid w:val="00936FD8"/>
    <w:rsid w:val="0093723B"/>
    <w:rsid w:val="00937D8F"/>
    <w:rsid w:val="009446EF"/>
    <w:rsid w:val="00945120"/>
    <w:rsid w:val="00951550"/>
    <w:rsid w:val="0096158F"/>
    <w:rsid w:val="009637DF"/>
    <w:rsid w:val="00974545"/>
    <w:rsid w:val="00977701"/>
    <w:rsid w:val="00980392"/>
    <w:rsid w:val="0098331E"/>
    <w:rsid w:val="0098477C"/>
    <w:rsid w:val="00987382"/>
    <w:rsid w:val="00987502"/>
    <w:rsid w:val="009919E8"/>
    <w:rsid w:val="00992A65"/>
    <w:rsid w:val="00994841"/>
    <w:rsid w:val="00994E36"/>
    <w:rsid w:val="00996ECA"/>
    <w:rsid w:val="00997167"/>
    <w:rsid w:val="009A130D"/>
    <w:rsid w:val="009A2429"/>
    <w:rsid w:val="009A47A3"/>
    <w:rsid w:val="009B0330"/>
    <w:rsid w:val="009B0DCE"/>
    <w:rsid w:val="009B696C"/>
    <w:rsid w:val="009C24E2"/>
    <w:rsid w:val="009D6DBA"/>
    <w:rsid w:val="009D71FC"/>
    <w:rsid w:val="009E25CA"/>
    <w:rsid w:val="009E3D7B"/>
    <w:rsid w:val="009E4AC7"/>
    <w:rsid w:val="009E63BF"/>
    <w:rsid w:val="00A037C5"/>
    <w:rsid w:val="00A04730"/>
    <w:rsid w:val="00A12FB3"/>
    <w:rsid w:val="00A15E81"/>
    <w:rsid w:val="00A1639F"/>
    <w:rsid w:val="00A1687E"/>
    <w:rsid w:val="00A235E6"/>
    <w:rsid w:val="00A307FF"/>
    <w:rsid w:val="00A377F3"/>
    <w:rsid w:val="00A40992"/>
    <w:rsid w:val="00A54F3F"/>
    <w:rsid w:val="00A56A3E"/>
    <w:rsid w:val="00A609AB"/>
    <w:rsid w:val="00A60F98"/>
    <w:rsid w:val="00A75987"/>
    <w:rsid w:val="00A853DF"/>
    <w:rsid w:val="00A86D79"/>
    <w:rsid w:val="00A91542"/>
    <w:rsid w:val="00A9509F"/>
    <w:rsid w:val="00A97614"/>
    <w:rsid w:val="00AA2569"/>
    <w:rsid w:val="00AA5B1A"/>
    <w:rsid w:val="00AA5BCE"/>
    <w:rsid w:val="00AA5F62"/>
    <w:rsid w:val="00AB45E2"/>
    <w:rsid w:val="00AB5840"/>
    <w:rsid w:val="00AC5408"/>
    <w:rsid w:val="00AD09AA"/>
    <w:rsid w:val="00AD62CA"/>
    <w:rsid w:val="00AD6475"/>
    <w:rsid w:val="00AD6D4A"/>
    <w:rsid w:val="00AD75A9"/>
    <w:rsid w:val="00AE04C2"/>
    <w:rsid w:val="00AE268F"/>
    <w:rsid w:val="00AE56DA"/>
    <w:rsid w:val="00AE6EF8"/>
    <w:rsid w:val="00AF0AB0"/>
    <w:rsid w:val="00AF4C80"/>
    <w:rsid w:val="00B0440E"/>
    <w:rsid w:val="00B06AC9"/>
    <w:rsid w:val="00B10C74"/>
    <w:rsid w:val="00B134BA"/>
    <w:rsid w:val="00B13ACB"/>
    <w:rsid w:val="00B20E61"/>
    <w:rsid w:val="00B239CA"/>
    <w:rsid w:val="00B348F0"/>
    <w:rsid w:val="00B37BB2"/>
    <w:rsid w:val="00B43493"/>
    <w:rsid w:val="00B43D61"/>
    <w:rsid w:val="00B454AB"/>
    <w:rsid w:val="00B52763"/>
    <w:rsid w:val="00B60E97"/>
    <w:rsid w:val="00B700C5"/>
    <w:rsid w:val="00B70127"/>
    <w:rsid w:val="00B7218B"/>
    <w:rsid w:val="00B903D3"/>
    <w:rsid w:val="00B9688A"/>
    <w:rsid w:val="00BA0F4B"/>
    <w:rsid w:val="00BA325E"/>
    <w:rsid w:val="00BB392F"/>
    <w:rsid w:val="00BB742F"/>
    <w:rsid w:val="00BC1568"/>
    <w:rsid w:val="00BC4CE9"/>
    <w:rsid w:val="00BC7B19"/>
    <w:rsid w:val="00BD439F"/>
    <w:rsid w:val="00BD5662"/>
    <w:rsid w:val="00BD74AE"/>
    <w:rsid w:val="00BE70BB"/>
    <w:rsid w:val="00BE7305"/>
    <w:rsid w:val="00BF09A4"/>
    <w:rsid w:val="00BF17EE"/>
    <w:rsid w:val="00BF1CAB"/>
    <w:rsid w:val="00BF27A2"/>
    <w:rsid w:val="00BF2EC2"/>
    <w:rsid w:val="00C00A73"/>
    <w:rsid w:val="00C07B67"/>
    <w:rsid w:val="00C1141F"/>
    <w:rsid w:val="00C14B30"/>
    <w:rsid w:val="00C16042"/>
    <w:rsid w:val="00C256CC"/>
    <w:rsid w:val="00C272A0"/>
    <w:rsid w:val="00C27CEC"/>
    <w:rsid w:val="00C30FA4"/>
    <w:rsid w:val="00C4205C"/>
    <w:rsid w:val="00C57126"/>
    <w:rsid w:val="00C5761E"/>
    <w:rsid w:val="00C62677"/>
    <w:rsid w:val="00C8490C"/>
    <w:rsid w:val="00C8496D"/>
    <w:rsid w:val="00C85F2A"/>
    <w:rsid w:val="00C90887"/>
    <w:rsid w:val="00C90CCB"/>
    <w:rsid w:val="00C942F7"/>
    <w:rsid w:val="00C95E58"/>
    <w:rsid w:val="00CA03D6"/>
    <w:rsid w:val="00CA2A28"/>
    <w:rsid w:val="00CA4E09"/>
    <w:rsid w:val="00CA7096"/>
    <w:rsid w:val="00CB19A0"/>
    <w:rsid w:val="00CB466B"/>
    <w:rsid w:val="00CC1A5D"/>
    <w:rsid w:val="00CD2100"/>
    <w:rsid w:val="00CD751D"/>
    <w:rsid w:val="00CD7661"/>
    <w:rsid w:val="00CE1A14"/>
    <w:rsid w:val="00CE6EC4"/>
    <w:rsid w:val="00CF3744"/>
    <w:rsid w:val="00CF50E8"/>
    <w:rsid w:val="00D04B8E"/>
    <w:rsid w:val="00D12313"/>
    <w:rsid w:val="00D12569"/>
    <w:rsid w:val="00D23920"/>
    <w:rsid w:val="00D311D4"/>
    <w:rsid w:val="00D31517"/>
    <w:rsid w:val="00D41FBB"/>
    <w:rsid w:val="00D431C4"/>
    <w:rsid w:val="00D4721E"/>
    <w:rsid w:val="00D52852"/>
    <w:rsid w:val="00D563C9"/>
    <w:rsid w:val="00D564FB"/>
    <w:rsid w:val="00D57F6F"/>
    <w:rsid w:val="00D605B1"/>
    <w:rsid w:val="00D62EF4"/>
    <w:rsid w:val="00D6344A"/>
    <w:rsid w:val="00D64270"/>
    <w:rsid w:val="00D67803"/>
    <w:rsid w:val="00D778E3"/>
    <w:rsid w:val="00D84685"/>
    <w:rsid w:val="00D84796"/>
    <w:rsid w:val="00D85E25"/>
    <w:rsid w:val="00D85F99"/>
    <w:rsid w:val="00D9036A"/>
    <w:rsid w:val="00D9210B"/>
    <w:rsid w:val="00D927BC"/>
    <w:rsid w:val="00DA068E"/>
    <w:rsid w:val="00DA1213"/>
    <w:rsid w:val="00DA2F8D"/>
    <w:rsid w:val="00DB71C5"/>
    <w:rsid w:val="00DC1E5C"/>
    <w:rsid w:val="00DC2D57"/>
    <w:rsid w:val="00DC4B73"/>
    <w:rsid w:val="00DD1B94"/>
    <w:rsid w:val="00DF5962"/>
    <w:rsid w:val="00E00539"/>
    <w:rsid w:val="00E01552"/>
    <w:rsid w:val="00E0650E"/>
    <w:rsid w:val="00E216AF"/>
    <w:rsid w:val="00E23350"/>
    <w:rsid w:val="00E27F87"/>
    <w:rsid w:val="00E30904"/>
    <w:rsid w:val="00E3295A"/>
    <w:rsid w:val="00E367FE"/>
    <w:rsid w:val="00E36FA1"/>
    <w:rsid w:val="00E37E89"/>
    <w:rsid w:val="00E42BFE"/>
    <w:rsid w:val="00E435B8"/>
    <w:rsid w:val="00E43DEF"/>
    <w:rsid w:val="00E44E92"/>
    <w:rsid w:val="00E46BB4"/>
    <w:rsid w:val="00E601DE"/>
    <w:rsid w:val="00E64F9F"/>
    <w:rsid w:val="00E6576D"/>
    <w:rsid w:val="00E73B1F"/>
    <w:rsid w:val="00E75D4A"/>
    <w:rsid w:val="00E779F8"/>
    <w:rsid w:val="00E82227"/>
    <w:rsid w:val="00E8310C"/>
    <w:rsid w:val="00E92B49"/>
    <w:rsid w:val="00E951CD"/>
    <w:rsid w:val="00E970C7"/>
    <w:rsid w:val="00E97D3B"/>
    <w:rsid w:val="00EA36FC"/>
    <w:rsid w:val="00EA660F"/>
    <w:rsid w:val="00EB047F"/>
    <w:rsid w:val="00EB0601"/>
    <w:rsid w:val="00EB58BF"/>
    <w:rsid w:val="00EB64BF"/>
    <w:rsid w:val="00EC3017"/>
    <w:rsid w:val="00EC4D86"/>
    <w:rsid w:val="00EC579E"/>
    <w:rsid w:val="00EC6CE8"/>
    <w:rsid w:val="00ED2771"/>
    <w:rsid w:val="00EE483A"/>
    <w:rsid w:val="00EF3E23"/>
    <w:rsid w:val="00EF44E7"/>
    <w:rsid w:val="00EF7596"/>
    <w:rsid w:val="00EF7C18"/>
    <w:rsid w:val="00F041A6"/>
    <w:rsid w:val="00F11D7F"/>
    <w:rsid w:val="00F14C75"/>
    <w:rsid w:val="00F156A1"/>
    <w:rsid w:val="00F160D4"/>
    <w:rsid w:val="00F262D4"/>
    <w:rsid w:val="00F26F66"/>
    <w:rsid w:val="00F307ED"/>
    <w:rsid w:val="00F448FB"/>
    <w:rsid w:val="00F50132"/>
    <w:rsid w:val="00F5231F"/>
    <w:rsid w:val="00F52485"/>
    <w:rsid w:val="00F57955"/>
    <w:rsid w:val="00F62AB1"/>
    <w:rsid w:val="00F6308E"/>
    <w:rsid w:val="00F667A1"/>
    <w:rsid w:val="00F6789C"/>
    <w:rsid w:val="00F72135"/>
    <w:rsid w:val="00F74FE4"/>
    <w:rsid w:val="00F77427"/>
    <w:rsid w:val="00F77954"/>
    <w:rsid w:val="00F85FAC"/>
    <w:rsid w:val="00F906AA"/>
    <w:rsid w:val="00F93942"/>
    <w:rsid w:val="00FC22D6"/>
    <w:rsid w:val="00FD0633"/>
    <w:rsid w:val="00FD2CEF"/>
    <w:rsid w:val="00FD562D"/>
    <w:rsid w:val="00FE086A"/>
    <w:rsid w:val="00FE32F1"/>
    <w:rsid w:val="00FE518A"/>
    <w:rsid w:val="00FE6BDC"/>
    <w:rsid w:val="00FE71B0"/>
    <w:rsid w:val="00FF0BDA"/>
    <w:rsid w:val="00FF5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AB1"/>
    <w:pPr>
      <w:widowControl w:val="0"/>
      <w:suppressAutoHyphens/>
    </w:pPr>
    <w:rPr>
      <w:kern w:val="1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10E0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kern w:val="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D10E0"/>
    <w:rPr>
      <w:rFonts w:ascii="Arial" w:hAnsi="Arial" w:cs="Times New Roman"/>
      <w:b/>
      <w:color w:val="26282F"/>
      <w:sz w:val="24"/>
    </w:rPr>
  </w:style>
  <w:style w:type="character" w:customStyle="1" w:styleId="1">
    <w:name w:val="Основной шрифт абзаца1"/>
    <w:uiPriority w:val="99"/>
    <w:rsid w:val="007B4AB1"/>
  </w:style>
  <w:style w:type="character" w:customStyle="1" w:styleId="FontStyle30">
    <w:name w:val="Font Style30"/>
    <w:uiPriority w:val="99"/>
    <w:rsid w:val="007B4AB1"/>
    <w:rPr>
      <w:rFonts w:ascii="Times New Roman" w:hAnsi="Times New Roman"/>
      <w:spacing w:val="10"/>
      <w:sz w:val="24"/>
    </w:rPr>
  </w:style>
  <w:style w:type="character" w:customStyle="1" w:styleId="FontStyle42">
    <w:name w:val="Font Style42"/>
    <w:uiPriority w:val="99"/>
    <w:rsid w:val="007B4AB1"/>
    <w:rPr>
      <w:rFonts w:ascii="Franklin Gothic Medium" w:hAnsi="Franklin Gothic Medium"/>
      <w:spacing w:val="-30"/>
      <w:w w:val="200"/>
      <w:sz w:val="44"/>
    </w:rPr>
  </w:style>
  <w:style w:type="character" w:customStyle="1" w:styleId="FontStyle37">
    <w:name w:val="Font Style37"/>
    <w:uiPriority w:val="99"/>
    <w:rsid w:val="007B4AB1"/>
    <w:rPr>
      <w:rFonts w:ascii="Times New Roman" w:hAnsi="Times New Roman"/>
      <w:b/>
      <w:i/>
      <w:spacing w:val="-20"/>
      <w:sz w:val="24"/>
    </w:rPr>
  </w:style>
  <w:style w:type="character" w:customStyle="1" w:styleId="FontStyle31">
    <w:name w:val="Font Style31"/>
    <w:uiPriority w:val="99"/>
    <w:rsid w:val="007B4AB1"/>
    <w:rPr>
      <w:rFonts w:ascii="Arial" w:hAnsi="Arial"/>
      <w:b/>
      <w:i/>
      <w:spacing w:val="10"/>
      <w:sz w:val="12"/>
    </w:rPr>
  </w:style>
  <w:style w:type="character" w:customStyle="1" w:styleId="FontStyle58">
    <w:name w:val="Font Style58"/>
    <w:uiPriority w:val="99"/>
    <w:rsid w:val="007B4AB1"/>
    <w:rPr>
      <w:rFonts w:ascii="Arial" w:hAnsi="Arial"/>
      <w:sz w:val="20"/>
    </w:rPr>
  </w:style>
  <w:style w:type="character" w:customStyle="1" w:styleId="FontStyle32">
    <w:name w:val="Font Style32"/>
    <w:uiPriority w:val="99"/>
    <w:rsid w:val="007B4AB1"/>
    <w:rPr>
      <w:rFonts w:ascii="Microsoft Sans Serif" w:hAnsi="Microsoft Sans Serif"/>
      <w:b/>
      <w:i/>
      <w:spacing w:val="-20"/>
      <w:sz w:val="20"/>
    </w:rPr>
  </w:style>
  <w:style w:type="character" w:customStyle="1" w:styleId="FontStyle57">
    <w:name w:val="Font Style57"/>
    <w:uiPriority w:val="99"/>
    <w:rsid w:val="007B4AB1"/>
    <w:rPr>
      <w:rFonts w:ascii="Arial" w:hAnsi="Arial"/>
      <w:i/>
      <w:spacing w:val="-30"/>
      <w:sz w:val="26"/>
    </w:rPr>
  </w:style>
  <w:style w:type="character" w:customStyle="1" w:styleId="FontStyle33">
    <w:name w:val="Font Style33"/>
    <w:uiPriority w:val="99"/>
    <w:rsid w:val="007B4AB1"/>
    <w:rPr>
      <w:rFonts w:ascii="Arial" w:hAnsi="Arial"/>
      <w:spacing w:val="10"/>
      <w:sz w:val="20"/>
    </w:rPr>
  </w:style>
  <w:style w:type="character" w:customStyle="1" w:styleId="FontStyle51">
    <w:name w:val="Font Style51"/>
    <w:uiPriority w:val="99"/>
    <w:rsid w:val="007B4AB1"/>
    <w:rPr>
      <w:rFonts w:ascii="Lucida Sans Unicode" w:hAnsi="Lucida Sans Unicode"/>
      <w:i/>
      <w:spacing w:val="-20"/>
      <w:sz w:val="20"/>
    </w:rPr>
  </w:style>
  <w:style w:type="character" w:customStyle="1" w:styleId="FontStyle56">
    <w:name w:val="Font Style56"/>
    <w:uiPriority w:val="99"/>
    <w:rsid w:val="007B4AB1"/>
    <w:rPr>
      <w:rFonts w:ascii="Arial" w:hAnsi="Arial"/>
      <w:i/>
      <w:spacing w:val="-10"/>
      <w:sz w:val="20"/>
    </w:rPr>
  </w:style>
  <w:style w:type="character" w:customStyle="1" w:styleId="FontStyle50">
    <w:name w:val="Font Style50"/>
    <w:uiPriority w:val="99"/>
    <w:rsid w:val="007B4AB1"/>
    <w:rPr>
      <w:rFonts w:ascii="Arial" w:hAnsi="Arial"/>
      <w:b/>
      <w:spacing w:val="10"/>
      <w:sz w:val="20"/>
    </w:rPr>
  </w:style>
  <w:style w:type="character" w:customStyle="1" w:styleId="FontStyle36">
    <w:name w:val="Font Style36"/>
    <w:uiPriority w:val="99"/>
    <w:rsid w:val="007B4AB1"/>
    <w:rPr>
      <w:rFonts w:ascii="Times New Roman" w:hAnsi="Times New Roman"/>
      <w:b/>
      <w:i/>
      <w:spacing w:val="-30"/>
      <w:sz w:val="32"/>
    </w:rPr>
  </w:style>
  <w:style w:type="character" w:customStyle="1" w:styleId="FontStyle35">
    <w:name w:val="Font Style35"/>
    <w:uiPriority w:val="99"/>
    <w:rsid w:val="007B4AB1"/>
    <w:rPr>
      <w:rFonts w:ascii="Times New Roman" w:hAnsi="Times New Roman"/>
      <w:b/>
      <w:i/>
      <w:spacing w:val="-20"/>
      <w:sz w:val="22"/>
    </w:rPr>
  </w:style>
  <w:style w:type="character" w:customStyle="1" w:styleId="FontStyle34">
    <w:name w:val="Font Style34"/>
    <w:uiPriority w:val="99"/>
    <w:rsid w:val="007B4AB1"/>
    <w:rPr>
      <w:rFonts w:ascii="Georgia" w:hAnsi="Georgia"/>
      <w:i/>
      <w:spacing w:val="-30"/>
      <w:sz w:val="32"/>
    </w:rPr>
  </w:style>
  <w:style w:type="character" w:customStyle="1" w:styleId="FontStyle55">
    <w:name w:val="Font Style55"/>
    <w:uiPriority w:val="99"/>
    <w:rsid w:val="007B4AB1"/>
    <w:rPr>
      <w:rFonts w:ascii="Arial" w:hAnsi="Arial"/>
      <w:i/>
      <w:spacing w:val="-30"/>
      <w:sz w:val="30"/>
    </w:rPr>
  </w:style>
  <w:style w:type="character" w:customStyle="1" w:styleId="FontStyle40">
    <w:name w:val="Font Style40"/>
    <w:uiPriority w:val="99"/>
    <w:rsid w:val="007B4AB1"/>
    <w:rPr>
      <w:rFonts w:ascii="Times New Roman" w:hAnsi="Times New Roman"/>
      <w:b/>
      <w:sz w:val="10"/>
    </w:rPr>
  </w:style>
  <w:style w:type="character" w:customStyle="1" w:styleId="FontStyle39">
    <w:name w:val="Font Style39"/>
    <w:uiPriority w:val="99"/>
    <w:rsid w:val="007B4AB1"/>
    <w:rPr>
      <w:rFonts w:ascii="Arial" w:hAnsi="Arial"/>
      <w:w w:val="200"/>
      <w:sz w:val="8"/>
    </w:rPr>
  </w:style>
  <w:style w:type="character" w:customStyle="1" w:styleId="FontStyle38">
    <w:name w:val="Font Style38"/>
    <w:uiPriority w:val="99"/>
    <w:rsid w:val="007B4AB1"/>
    <w:rPr>
      <w:rFonts w:ascii="Arial" w:hAnsi="Arial"/>
      <w:b/>
      <w:spacing w:val="-10"/>
      <w:w w:val="250"/>
      <w:sz w:val="8"/>
    </w:rPr>
  </w:style>
  <w:style w:type="character" w:customStyle="1" w:styleId="FontStyle53">
    <w:name w:val="Font Style53"/>
    <w:uiPriority w:val="99"/>
    <w:rsid w:val="007B4AB1"/>
    <w:rPr>
      <w:rFonts w:ascii="Arial" w:hAnsi="Arial"/>
      <w:spacing w:val="10"/>
      <w:sz w:val="20"/>
    </w:rPr>
  </w:style>
  <w:style w:type="character" w:customStyle="1" w:styleId="FontStyle41">
    <w:name w:val="Font Style41"/>
    <w:uiPriority w:val="99"/>
    <w:rsid w:val="007B4AB1"/>
    <w:rPr>
      <w:rFonts w:ascii="Arial" w:hAnsi="Arial"/>
      <w:sz w:val="22"/>
    </w:rPr>
  </w:style>
  <w:style w:type="character" w:customStyle="1" w:styleId="RTFNum21">
    <w:name w:val="RTF_Num 2 1"/>
    <w:uiPriority w:val="99"/>
    <w:rsid w:val="007B4AB1"/>
    <w:rPr>
      <w:rFonts w:ascii="Arial" w:hAnsi="Arial"/>
    </w:rPr>
  </w:style>
  <w:style w:type="character" w:customStyle="1" w:styleId="FontStyle43">
    <w:name w:val="Font Style43"/>
    <w:uiPriority w:val="99"/>
    <w:rsid w:val="007B4AB1"/>
    <w:rPr>
      <w:rFonts w:ascii="Franklin Gothic Medium" w:hAnsi="Franklin Gothic Medium"/>
      <w:smallCaps/>
      <w:spacing w:val="-30"/>
      <w:sz w:val="46"/>
    </w:rPr>
  </w:style>
  <w:style w:type="character" w:customStyle="1" w:styleId="FontStyle45">
    <w:name w:val="Font Style45"/>
    <w:uiPriority w:val="99"/>
    <w:rsid w:val="007B4AB1"/>
    <w:rPr>
      <w:rFonts w:ascii="Arial" w:hAnsi="Arial"/>
      <w:sz w:val="18"/>
    </w:rPr>
  </w:style>
  <w:style w:type="character" w:customStyle="1" w:styleId="FontStyle44">
    <w:name w:val="Font Style44"/>
    <w:uiPriority w:val="99"/>
    <w:rsid w:val="007B4AB1"/>
    <w:rPr>
      <w:rFonts w:ascii="Arial" w:hAnsi="Arial"/>
      <w:b/>
      <w:smallCaps/>
      <w:sz w:val="16"/>
    </w:rPr>
  </w:style>
  <w:style w:type="character" w:customStyle="1" w:styleId="FontStyle54">
    <w:name w:val="Font Style54"/>
    <w:uiPriority w:val="99"/>
    <w:rsid w:val="007B4AB1"/>
    <w:rPr>
      <w:rFonts w:ascii="Arial" w:hAnsi="Arial"/>
      <w:b/>
      <w:sz w:val="20"/>
    </w:rPr>
  </w:style>
  <w:style w:type="character" w:customStyle="1" w:styleId="FontStyle46">
    <w:name w:val="Font Style46"/>
    <w:uiPriority w:val="99"/>
    <w:rsid w:val="007B4AB1"/>
    <w:rPr>
      <w:rFonts w:ascii="Arial" w:hAnsi="Arial"/>
      <w:spacing w:val="-20"/>
      <w:sz w:val="22"/>
    </w:rPr>
  </w:style>
  <w:style w:type="character" w:customStyle="1" w:styleId="FontStyle47">
    <w:name w:val="Font Style47"/>
    <w:uiPriority w:val="99"/>
    <w:rsid w:val="007B4AB1"/>
    <w:rPr>
      <w:rFonts w:ascii="Courier New" w:hAnsi="Courier New"/>
      <w:b/>
      <w:i/>
      <w:spacing w:val="-10"/>
      <w:sz w:val="16"/>
    </w:rPr>
  </w:style>
  <w:style w:type="character" w:customStyle="1" w:styleId="FontStyle48">
    <w:name w:val="Font Style48"/>
    <w:uiPriority w:val="99"/>
    <w:rsid w:val="007B4AB1"/>
    <w:rPr>
      <w:rFonts w:ascii="Arial" w:hAnsi="Arial"/>
      <w:b/>
      <w:sz w:val="16"/>
    </w:rPr>
  </w:style>
  <w:style w:type="character" w:customStyle="1" w:styleId="FontStyle49">
    <w:name w:val="Font Style49"/>
    <w:uiPriority w:val="99"/>
    <w:rsid w:val="007B4AB1"/>
    <w:rPr>
      <w:rFonts w:ascii="Arial" w:hAnsi="Arial"/>
      <w:b/>
      <w:i/>
      <w:spacing w:val="30"/>
      <w:sz w:val="30"/>
    </w:rPr>
  </w:style>
  <w:style w:type="character" w:customStyle="1" w:styleId="RTFNum31">
    <w:name w:val="RTF_Num 3 1"/>
    <w:uiPriority w:val="99"/>
    <w:rsid w:val="007B4AB1"/>
    <w:rPr>
      <w:rFonts w:ascii="Arial" w:hAnsi="Arial"/>
    </w:rPr>
  </w:style>
  <w:style w:type="character" w:customStyle="1" w:styleId="FontStyle52">
    <w:name w:val="Font Style52"/>
    <w:uiPriority w:val="99"/>
    <w:rsid w:val="007B4AB1"/>
    <w:rPr>
      <w:rFonts w:ascii="Arial" w:hAnsi="Arial"/>
      <w:spacing w:val="-10"/>
      <w:sz w:val="22"/>
    </w:rPr>
  </w:style>
  <w:style w:type="character" w:customStyle="1" w:styleId="a">
    <w:name w:val="Символ нумерации"/>
    <w:uiPriority w:val="99"/>
    <w:rsid w:val="007B4AB1"/>
  </w:style>
  <w:style w:type="character" w:customStyle="1" w:styleId="a0">
    <w:name w:val="Маркеры списка"/>
    <w:uiPriority w:val="99"/>
    <w:rsid w:val="007B4AB1"/>
    <w:rPr>
      <w:rFonts w:ascii="StarSymbol" w:hAnsi="StarSymbol"/>
      <w:sz w:val="18"/>
    </w:rPr>
  </w:style>
  <w:style w:type="paragraph" w:customStyle="1" w:styleId="a1">
    <w:name w:val="Заголовок"/>
    <w:basedOn w:val="Normal"/>
    <w:next w:val="BodyText"/>
    <w:uiPriority w:val="99"/>
    <w:rsid w:val="007B4AB1"/>
    <w:pPr>
      <w:keepNext/>
      <w:spacing w:before="240" w:after="120"/>
    </w:pPr>
    <w:rPr>
      <w:rFonts w:cs="Tahoma"/>
      <w:szCs w:val="28"/>
    </w:rPr>
  </w:style>
  <w:style w:type="paragraph" w:styleId="BodyText">
    <w:name w:val="Body Text"/>
    <w:basedOn w:val="Normal"/>
    <w:link w:val="BodyTextChar"/>
    <w:uiPriority w:val="99"/>
    <w:rsid w:val="007B4AB1"/>
    <w:pPr>
      <w:spacing w:after="120"/>
    </w:pPr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91D70"/>
    <w:rPr>
      <w:rFonts w:cs="Times New Roman"/>
      <w:kern w:val="1"/>
      <w:sz w:val="24"/>
    </w:rPr>
  </w:style>
  <w:style w:type="paragraph" w:styleId="Title">
    <w:name w:val="Title"/>
    <w:basedOn w:val="a1"/>
    <w:next w:val="Subtitle"/>
    <w:link w:val="TitleChar"/>
    <w:uiPriority w:val="99"/>
    <w:qFormat/>
    <w:rsid w:val="007B4AB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91D70"/>
    <w:rPr>
      <w:rFonts w:ascii="Cambria" w:hAnsi="Cambria" w:cs="Times New Roman"/>
      <w:b/>
      <w:kern w:val="28"/>
      <w:sz w:val="32"/>
    </w:rPr>
  </w:style>
  <w:style w:type="paragraph" w:styleId="Subtitle">
    <w:name w:val="Subtitle"/>
    <w:basedOn w:val="a1"/>
    <w:next w:val="BodyText"/>
    <w:link w:val="SubtitleChar"/>
    <w:uiPriority w:val="99"/>
    <w:qFormat/>
    <w:rsid w:val="007B4AB1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91D70"/>
    <w:rPr>
      <w:rFonts w:ascii="Cambria" w:hAnsi="Cambria" w:cs="Times New Roman"/>
      <w:kern w:val="1"/>
      <w:sz w:val="24"/>
    </w:rPr>
  </w:style>
  <w:style w:type="paragraph" w:styleId="List">
    <w:name w:val="List"/>
    <w:basedOn w:val="BodyText"/>
    <w:uiPriority w:val="99"/>
    <w:rsid w:val="007B4AB1"/>
    <w:rPr>
      <w:rFonts w:cs="Tahoma"/>
    </w:rPr>
  </w:style>
  <w:style w:type="paragraph" w:customStyle="1" w:styleId="10">
    <w:name w:val="Название1"/>
    <w:basedOn w:val="Normal"/>
    <w:uiPriority w:val="99"/>
    <w:rsid w:val="007B4AB1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Normal"/>
    <w:uiPriority w:val="99"/>
    <w:rsid w:val="007B4AB1"/>
    <w:pPr>
      <w:suppressLineNumbers/>
    </w:pPr>
    <w:rPr>
      <w:rFonts w:cs="Tahoma"/>
    </w:rPr>
  </w:style>
  <w:style w:type="paragraph" w:customStyle="1" w:styleId="Style1">
    <w:name w:val="Style1"/>
    <w:basedOn w:val="Normal"/>
    <w:next w:val="Normal"/>
    <w:uiPriority w:val="99"/>
    <w:rsid w:val="007B4AB1"/>
  </w:style>
  <w:style w:type="paragraph" w:customStyle="1" w:styleId="Style2">
    <w:name w:val="Style2"/>
    <w:basedOn w:val="Normal"/>
    <w:next w:val="Normal"/>
    <w:uiPriority w:val="99"/>
    <w:rsid w:val="007B4AB1"/>
  </w:style>
  <w:style w:type="paragraph" w:customStyle="1" w:styleId="Style3">
    <w:name w:val="Style3"/>
    <w:basedOn w:val="Normal"/>
    <w:next w:val="Normal"/>
    <w:uiPriority w:val="99"/>
    <w:rsid w:val="007B4AB1"/>
    <w:pPr>
      <w:spacing w:line="302" w:lineRule="exact"/>
      <w:ind w:firstLine="542"/>
      <w:jc w:val="both"/>
    </w:pPr>
  </w:style>
  <w:style w:type="paragraph" w:customStyle="1" w:styleId="Style4">
    <w:name w:val="Style4"/>
    <w:basedOn w:val="Normal"/>
    <w:next w:val="Normal"/>
    <w:uiPriority w:val="99"/>
    <w:rsid w:val="007B4AB1"/>
    <w:pPr>
      <w:spacing w:line="250" w:lineRule="exact"/>
      <w:jc w:val="both"/>
    </w:pPr>
  </w:style>
  <w:style w:type="paragraph" w:customStyle="1" w:styleId="Style7">
    <w:name w:val="Style7"/>
    <w:basedOn w:val="Normal"/>
    <w:next w:val="Normal"/>
    <w:uiPriority w:val="99"/>
    <w:rsid w:val="007B4AB1"/>
    <w:pPr>
      <w:jc w:val="center"/>
    </w:pPr>
  </w:style>
  <w:style w:type="paragraph" w:customStyle="1" w:styleId="Style9">
    <w:name w:val="Style9"/>
    <w:basedOn w:val="Normal"/>
    <w:next w:val="Normal"/>
    <w:uiPriority w:val="99"/>
    <w:rsid w:val="007B4AB1"/>
    <w:pPr>
      <w:spacing w:line="254" w:lineRule="exact"/>
      <w:ind w:firstLine="763"/>
      <w:jc w:val="both"/>
    </w:pPr>
  </w:style>
  <w:style w:type="paragraph" w:customStyle="1" w:styleId="Style10">
    <w:name w:val="Style10"/>
    <w:basedOn w:val="Normal"/>
    <w:next w:val="Normal"/>
    <w:uiPriority w:val="99"/>
    <w:rsid w:val="007B4AB1"/>
    <w:pPr>
      <w:spacing w:line="250" w:lineRule="exact"/>
      <w:ind w:firstLine="677"/>
      <w:jc w:val="both"/>
    </w:pPr>
  </w:style>
  <w:style w:type="paragraph" w:customStyle="1" w:styleId="Style15">
    <w:name w:val="Style15"/>
    <w:basedOn w:val="Normal"/>
    <w:next w:val="Normal"/>
    <w:uiPriority w:val="99"/>
    <w:rsid w:val="007B4AB1"/>
  </w:style>
  <w:style w:type="paragraph" w:customStyle="1" w:styleId="Style12">
    <w:name w:val="Style12"/>
    <w:basedOn w:val="Normal"/>
    <w:next w:val="Normal"/>
    <w:uiPriority w:val="99"/>
    <w:rsid w:val="007B4AB1"/>
    <w:pPr>
      <w:jc w:val="both"/>
    </w:pPr>
  </w:style>
  <w:style w:type="paragraph" w:customStyle="1" w:styleId="Style13">
    <w:name w:val="Style13"/>
    <w:basedOn w:val="Normal"/>
    <w:next w:val="Normal"/>
    <w:uiPriority w:val="99"/>
    <w:rsid w:val="007B4AB1"/>
    <w:pPr>
      <w:spacing w:line="274" w:lineRule="exact"/>
      <w:ind w:firstLine="3806"/>
    </w:pPr>
  </w:style>
  <w:style w:type="paragraph" w:customStyle="1" w:styleId="Style14">
    <w:name w:val="Style14"/>
    <w:basedOn w:val="Normal"/>
    <w:next w:val="Normal"/>
    <w:uiPriority w:val="99"/>
    <w:rsid w:val="007B4AB1"/>
    <w:pPr>
      <w:spacing w:line="274" w:lineRule="exact"/>
      <w:ind w:firstLine="3019"/>
    </w:pPr>
  </w:style>
  <w:style w:type="paragraph" w:customStyle="1" w:styleId="Style6">
    <w:name w:val="Style6"/>
    <w:basedOn w:val="Normal"/>
    <w:next w:val="Normal"/>
    <w:uiPriority w:val="99"/>
    <w:rsid w:val="007B4AB1"/>
  </w:style>
  <w:style w:type="paragraph" w:customStyle="1" w:styleId="Style16">
    <w:name w:val="Style16"/>
    <w:basedOn w:val="Normal"/>
    <w:next w:val="Normal"/>
    <w:uiPriority w:val="99"/>
    <w:rsid w:val="007B4AB1"/>
    <w:pPr>
      <w:spacing w:line="259" w:lineRule="exact"/>
      <w:jc w:val="both"/>
    </w:pPr>
  </w:style>
  <w:style w:type="paragraph" w:customStyle="1" w:styleId="Style20">
    <w:name w:val="Style20"/>
    <w:basedOn w:val="Normal"/>
    <w:next w:val="Normal"/>
    <w:uiPriority w:val="99"/>
    <w:rsid w:val="007B4AB1"/>
    <w:pPr>
      <w:spacing w:line="269" w:lineRule="exact"/>
      <w:ind w:firstLine="389"/>
      <w:jc w:val="both"/>
    </w:pPr>
  </w:style>
  <w:style w:type="paragraph" w:customStyle="1" w:styleId="Style23">
    <w:name w:val="Style23"/>
    <w:basedOn w:val="Normal"/>
    <w:next w:val="Normal"/>
    <w:uiPriority w:val="99"/>
    <w:rsid w:val="007B4AB1"/>
    <w:pPr>
      <w:spacing w:line="276" w:lineRule="exact"/>
      <w:ind w:firstLine="571"/>
      <w:jc w:val="both"/>
    </w:pPr>
  </w:style>
  <w:style w:type="paragraph" w:customStyle="1" w:styleId="Style26">
    <w:name w:val="Style26"/>
    <w:basedOn w:val="Normal"/>
    <w:next w:val="Normal"/>
    <w:uiPriority w:val="99"/>
    <w:rsid w:val="007B4AB1"/>
    <w:pPr>
      <w:spacing w:line="163" w:lineRule="exact"/>
    </w:pPr>
  </w:style>
  <w:style w:type="paragraph" w:customStyle="1" w:styleId="Style27">
    <w:name w:val="Style27"/>
    <w:basedOn w:val="Normal"/>
    <w:next w:val="Normal"/>
    <w:uiPriority w:val="99"/>
    <w:rsid w:val="007B4AB1"/>
  </w:style>
  <w:style w:type="paragraph" w:customStyle="1" w:styleId="Style22">
    <w:name w:val="Style22"/>
    <w:basedOn w:val="Normal"/>
    <w:next w:val="Normal"/>
    <w:uiPriority w:val="99"/>
    <w:rsid w:val="007B4AB1"/>
    <w:pPr>
      <w:spacing w:line="259" w:lineRule="exact"/>
      <w:ind w:firstLine="744"/>
    </w:pPr>
  </w:style>
  <w:style w:type="paragraph" w:customStyle="1" w:styleId="Style25">
    <w:name w:val="Style25"/>
    <w:basedOn w:val="Normal"/>
    <w:next w:val="Normal"/>
    <w:uiPriority w:val="99"/>
    <w:rsid w:val="007B4AB1"/>
    <w:pPr>
      <w:spacing w:line="254" w:lineRule="exact"/>
      <w:ind w:firstLine="1258"/>
    </w:pPr>
  </w:style>
  <w:style w:type="paragraph" w:customStyle="1" w:styleId="Style19">
    <w:name w:val="Style19"/>
    <w:basedOn w:val="Normal"/>
    <w:next w:val="Normal"/>
    <w:uiPriority w:val="99"/>
    <w:rsid w:val="007B4AB1"/>
  </w:style>
  <w:style w:type="paragraph" w:customStyle="1" w:styleId="Style5">
    <w:name w:val="Style5"/>
    <w:basedOn w:val="Normal"/>
    <w:next w:val="Normal"/>
    <w:uiPriority w:val="99"/>
    <w:rsid w:val="007B4AB1"/>
    <w:pPr>
      <w:spacing w:line="262" w:lineRule="exact"/>
      <w:ind w:firstLine="754"/>
      <w:jc w:val="both"/>
    </w:pPr>
  </w:style>
  <w:style w:type="paragraph" w:customStyle="1" w:styleId="Style8">
    <w:name w:val="Style8"/>
    <w:basedOn w:val="Normal"/>
    <w:next w:val="Normal"/>
    <w:uiPriority w:val="99"/>
    <w:rsid w:val="007B4AB1"/>
    <w:pPr>
      <w:spacing w:line="271" w:lineRule="exact"/>
      <w:ind w:firstLine="1051"/>
    </w:pPr>
  </w:style>
  <w:style w:type="paragraph" w:customStyle="1" w:styleId="a2">
    <w:name w:val="Содержимое врезки"/>
    <w:basedOn w:val="BodyText"/>
    <w:uiPriority w:val="99"/>
    <w:rsid w:val="007B4AB1"/>
  </w:style>
  <w:style w:type="paragraph" w:customStyle="1" w:styleId="a3">
    <w:name w:val="Содержимое таблицы"/>
    <w:basedOn w:val="Normal"/>
    <w:uiPriority w:val="99"/>
    <w:rsid w:val="007B4AB1"/>
    <w:pPr>
      <w:suppressLineNumbers/>
    </w:pPr>
  </w:style>
  <w:style w:type="paragraph" w:styleId="Header">
    <w:name w:val="header"/>
    <w:basedOn w:val="Normal"/>
    <w:link w:val="HeaderChar"/>
    <w:uiPriority w:val="99"/>
    <w:rsid w:val="007B4AB1"/>
    <w:pPr>
      <w:suppressLineNumbers/>
      <w:tabs>
        <w:tab w:val="center" w:pos="4819"/>
        <w:tab w:val="right" w:pos="9638"/>
      </w:tabs>
    </w:pPr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5FE3"/>
    <w:rPr>
      <w:rFonts w:eastAsia="Times New Roman" w:cs="Times New Roman"/>
      <w:kern w:val="1"/>
      <w:sz w:val="24"/>
    </w:rPr>
  </w:style>
  <w:style w:type="paragraph" w:styleId="NormalWeb">
    <w:name w:val="Normal (Web)"/>
    <w:basedOn w:val="Normal"/>
    <w:uiPriority w:val="99"/>
    <w:semiHidden/>
    <w:rsid w:val="003F0F66"/>
    <w:pPr>
      <w:widowControl/>
      <w:suppressAutoHyphens w:val="0"/>
      <w:spacing w:before="100" w:beforeAutospacing="1" w:after="119"/>
    </w:pPr>
    <w:rPr>
      <w:kern w:val="0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A609A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609AB"/>
    <w:rPr>
      <w:rFonts w:ascii="Tahoma" w:hAnsi="Tahoma" w:cs="Times New Roman"/>
      <w:kern w:val="1"/>
      <w:sz w:val="16"/>
    </w:rPr>
  </w:style>
  <w:style w:type="paragraph" w:styleId="Footer">
    <w:name w:val="footer"/>
    <w:basedOn w:val="Normal"/>
    <w:link w:val="FooterChar"/>
    <w:uiPriority w:val="99"/>
    <w:semiHidden/>
    <w:rsid w:val="00065FE3"/>
    <w:pPr>
      <w:tabs>
        <w:tab w:val="center" w:pos="4677"/>
        <w:tab w:val="right" w:pos="9355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65FE3"/>
    <w:rPr>
      <w:rFonts w:eastAsia="Times New Roman" w:cs="Times New Roman"/>
      <w:kern w:val="1"/>
      <w:sz w:val="24"/>
    </w:rPr>
  </w:style>
  <w:style w:type="table" w:styleId="TableGrid">
    <w:name w:val="Table Grid"/>
    <w:basedOn w:val="TableNormal"/>
    <w:uiPriority w:val="99"/>
    <w:rsid w:val="00E435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uiPriority w:val="99"/>
    <w:rsid w:val="008571B8"/>
    <w:rPr>
      <w:color w:val="106BBE"/>
    </w:rPr>
  </w:style>
  <w:style w:type="paragraph" w:customStyle="1" w:styleId="ConsPlusTitle">
    <w:name w:val="ConsPlusTitle"/>
    <w:uiPriority w:val="99"/>
    <w:rsid w:val="008B2CB5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ListParagraph">
    <w:name w:val="List Paragraph"/>
    <w:basedOn w:val="Normal"/>
    <w:uiPriority w:val="99"/>
    <w:qFormat/>
    <w:rsid w:val="006A1BF4"/>
    <w:pPr>
      <w:ind w:left="720"/>
      <w:contextualSpacing/>
    </w:pPr>
  </w:style>
  <w:style w:type="paragraph" w:customStyle="1" w:styleId="ConsPlusNormal">
    <w:name w:val="ConsPlusNormal"/>
    <w:uiPriority w:val="99"/>
    <w:rsid w:val="006459B5"/>
    <w:pPr>
      <w:widowControl w:val="0"/>
      <w:autoSpaceDE w:val="0"/>
      <w:autoSpaceDN w:val="0"/>
    </w:pPr>
    <w:rPr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8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9</Pages>
  <Words>2443</Words>
  <Characters>13927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Сысоев</cp:lastModifiedBy>
  <cp:revision>6</cp:revision>
  <cp:lastPrinted>2017-04-03T12:09:00Z</cp:lastPrinted>
  <dcterms:created xsi:type="dcterms:W3CDTF">2017-03-29T12:29:00Z</dcterms:created>
  <dcterms:modified xsi:type="dcterms:W3CDTF">2017-04-03T12:12:00Z</dcterms:modified>
</cp:coreProperties>
</file>