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65" w:rsidRPr="00E94B88" w:rsidRDefault="00263465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94B88">
        <w:rPr>
          <w:b w:val="0"/>
          <w:sz w:val="24"/>
          <w:szCs w:val="24"/>
        </w:rPr>
        <w:t>КРАСНОДАРСКИЙ КРАЙ</w:t>
      </w:r>
    </w:p>
    <w:p w:rsidR="00263465" w:rsidRPr="00E94B88" w:rsidRDefault="00263465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94B88">
        <w:rPr>
          <w:b w:val="0"/>
          <w:sz w:val="24"/>
          <w:szCs w:val="24"/>
        </w:rPr>
        <w:t>ТИМАШЕВСКИЙ РАЙОН</w:t>
      </w:r>
    </w:p>
    <w:p w:rsidR="00263465" w:rsidRPr="00E94B88" w:rsidRDefault="00263465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94B88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263465" w:rsidRPr="00E94B88" w:rsidRDefault="00263465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94B88">
        <w:rPr>
          <w:b w:val="0"/>
          <w:sz w:val="24"/>
          <w:szCs w:val="24"/>
        </w:rPr>
        <w:t>ТИМАШЕВСКОГО РАЙОНА</w:t>
      </w:r>
    </w:p>
    <w:p w:rsidR="00263465" w:rsidRPr="00E94B88" w:rsidRDefault="00263465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263465" w:rsidRPr="00E94B88" w:rsidRDefault="00263465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94B88">
        <w:rPr>
          <w:b w:val="0"/>
          <w:sz w:val="24"/>
          <w:szCs w:val="24"/>
        </w:rPr>
        <w:t>РЕШЕНИЕ</w:t>
      </w:r>
    </w:p>
    <w:p w:rsidR="00263465" w:rsidRPr="00E94B88" w:rsidRDefault="00263465" w:rsidP="00E146F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263465" w:rsidRPr="00E94B88" w:rsidRDefault="00263465" w:rsidP="00E146FB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E94B88">
        <w:rPr>
          <w:b w:val="0"/>
          <w:sz w:val="24"/>
          <w:szCs w:val="24"/>
        </w:rPr>
        <w:t>15 апреля 2015 года                                  № 49                                              г.Тимашевск</w:t>
      </w:r>
    </w:p>
    <w:p w:rsidR="00263465" w:rsidRPr="00E94B88" w:rsidRDefault="00263465" w:rsidP="00E146FB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263465" w:rsidRPr="00E94B88" w:rsidRDefault="00263465" w:rsidP="00542DCD">
      <w:pPr>
        <w:ind w:firstLine="720"/>
        <w:jc w:val="center"/>
        <w:rPr>
          <w:rFonts w:ascii="Arial" w:hAnsi="Arial" w:cs="Arial"/>
          <w:bCs/>
        </w:rPr>
      </w:pPr>
      <w:r w:rsidRPr="00E94B88">
        <w:rPr>
          <w:rFonts w:ascii="Arial" w:hAnsi="Arial" w:cs="Arial"/>
        </w:rPr>
        <w:t xml:space="preserve">О внесении изменений в решение Совета Тимашевского городского поселения Тимашевского района от 17 декабря 2014 года №24 «О бюджете </w:t>
      </w:r>
      <w:r w:rsidRPr="00E94B88">
        <w:rPr>
          <w:rFonts w:ascii="Arial" w:hAnsi="Arial" w:cs="Arial"/>
          <w:bCs/>
        </w:rPr>
        <w:t>Тимашевского городского поселения Тимашевского района на 2015 год»</w:t>
      </w:r>
    </w:p>
    <w:p w:rsidR="00263465" w:rsidRPr="00E94B88" w:rsidRDefault="00263465" w:rsidP="00D34B5F">
      <w:pPr>
        <w:pStyle w:val="PlainText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263465" w:rsidRPr="00E94B88" w:rsidRDefault="00263465" w:rsidP="00D34B5F">
      <w:pPr>
        <w:pStyle w:val="PlainText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263465" w:rsidRPr="00E94B88" w:rsidRDefault="00263465" w:rsidP="00542DCD">
      <w:pPr>
        <w:pStyle w:val="PlainText"/>
        <w:widowControl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E94B88">
        <w:rPr>
          <w:rFonts w:ascii="Arial" w:hAnsi="Arial" w:cs="Arial"/>
          <w:bCs/>
          <w:sz w:val="24"/>
          <w:szCs w:val="24"/>
        </w:rPr>
        <w:t>Руководствуясь Бюджетным кодексом Российской Федерации, Положением о бюджетном процессе в Тимашевском городском поселении Тимашевского района, утвержденным решением Совета Тимашевского городского поселения Тимашевского района от 5 марта 2014 года № 322 «Об утверждении Положения о бюджетном процессе в Тимашевском городском поселении Тимашевского района», в соответствии со статьями 26, 63 Устава Тимашевского городского поселения Тимашевского района, Совет Тимашевского городского поселения Тимашевского района решил:</w:t>
      </w:r>
    </w:p>
    <w:p w:rsidR="00263465" w:rsidRPr="00E94B88" w:rsidRDefault="00263465" w:rsidP="00542DCD">
      <w:pPr>
        <w:pStyle w:val="BodyTextIndent"/>
        <w:ind w:firstLine="540"/>
        <w:rPr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  <w:sz w:val="24"/>
          <w:szCs w:val="24"/>
        </w:rPr>
        <w:t xml:space="preserve">1. Внести в решение Совета Тимашевского городского поселения Тимашевского района от 17 декабря 2014 года № 24 «О бюджете Тимашевского городского поселения Тимашевского района на 2015 год» (с изменениями от 18 февраля 2015 года № 35, от 18 марта 2015 года № 38) следующие изменения: </w:t>
      </w:r>
    </w:p>
    <w:p w:rsidR="00263465" w:rsidRPr="00E94B88" w:rsidRDefault="00263465" w:rsidP="00542DCD">
      <w:pPr>
        <w:pStyle w:val="BodyTextIndent"/>
        <w:ind w:firstLine="540"/>
        <w:rPr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  <w:sz w:val="24"/>
          <w:szCs w:val="24"/>
        </w:rPr>
        <w:t xml:space="preserve">1.1 Изложить подпункты 1, 2, 6 пункта 1 в новой редакции: </w:t>
      </w:r>
    </w:p>
    <w:p w:rsidR="00263465" w:rsidRPr="00E94B88" w:rsidRDefault="00263465" w:rsidP="00542DCD">
      <w:pPr>
        <w:pStyle w:val="BodyTextIndent"/>
        <w:widowControl w:val="0"/>
        <w:ind w:firstLine="540"/>
        <w:rPr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  <w:sz w:val="24"/>
          <w:szCs w:val="24"/>
        </w:rPr>
        <w:t>«1) общий объем доходов в сумме 252 378,8 тыс. рублей;</w:t>
      </w:r>
    </w:p>
    <w:p w:rsidR="00263465" w:rsidRPr="00E94B88" w:rsidRDefault="00263465" w:rsidP="00542DCD">
      <w:pPr>
        <w:pStyle w:val="BodyTextIndent"/>
        <w:widowControl w:val="0"/>
        <w:ind w:firstLine="540"/>
        <w:rPr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  <w:sz w:val="24"/>
          <w:szCs w:val="24"/>
        </w:rPr>
        <w:t>2) общий объем расходов в сумме  286 960,7 тыс. рублей;</w:t>
      </w:r>
    </w:p>
    <w:p w:rsidR="00263465" w:rsidRPr="00E94B88" w:rsidRDefault="00263465" w:rsidP="00542DCD">
      <w:pPr>
        <w:pStyle w:val="PlainText"/>
        <w:ind w:firstLine="540"/>
        <w:jc w:val="both"/>
        <w:rPr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  <w:sz w:val="24"/>
          <w:szCs w:val="24"/>
        </w:rPr>
        <w:t>6) дефицит бюджета поселения в сумме 34 581,9 тыс. рублей.»</w:t>
      </w:r>
    </w:p>
    <w:p w:rsidR="00263465" w:rsidRPr="00E94B88" w:rsidRDefault="00263465" w:rsidP="00542DCD">
      <w:pPr>
        <w:pStyle w:val="PlainText"/>
        <w:ind w:firstLine="540"/>
        <w:jc w:val="both"/>
        <w:rPr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  <w:sz w:val="24"/>
          <w:szCs w:val="24"/>
        </w:rPr>
        <w:t>1.2 Изложить приложения № 2, 3, 5, 6, 7, 8, 9 в новой редакции (приложения № 1- 7).</w:t>
      </w:r>
    </w:p>
    <w:p w:rsidR="00263465" w:rsidRPr="00E94B88" w:rsidRDefault="00263465" w:rsidP="00542DCD">
      <w:pPr>
        <w:pStyle w:val="PlainText"/>
        <w:widowControl w:val="0"/>
        <w:ind w:firstLine="540"/>
        <w:jc w:val="both"/>
        <w:rPr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решение в средствах массовой информации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263465" w:rsidRPr="00E94B88" w:rsidRDefault="00263465" w:rsidP="00542DCD">
      <w:pPr>
        <w:pStyle w:val="PlainText"/>
        <w:widowControl w:val="0"/>
        <w:ind w:firstLine="540"/>
        <w:jc w:val="both"/>
        <w:rPr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  <w:sz w:val="24"/>
          <w:szCs w:val="24"/>
        </w:rPr>
        <w:t>3. Решение вступает в силу со дня его подписания.</w:t>
      </w:r>
    </w:p>
    <w:p w:rsidR="00263465" w:rsidRPr="00E94B88" w:rsidRDefault="00263465" w:rsidP="00E146FB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263465" w:rsidRPr="00E94B88" w:rsidRDefault="00263465" w:rsidP="00E146FB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263465" w:rsidRPr="00E94B88" w:rsidRDefault="00263465" w:rsidP="00E146FB">
      <w:pPr>
        <w:pStyle w:val="ConsNormal"/>
        <w:ind w:right="0" w:firstLine="540"/>
        <w:rPr>
          <w:sz w:val="24"/>
          <w:szCs w:val="24"/>
        </w:rPr>
      </w:pPr>
    </w:p>
    <w:p w:rsidR="00263465" w:rsidRPr="00E94B88" w:rsidRDefault="00263465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94B88">
        <w:rPr>
          <w:sz w:val="24"/>
          <w:szCs w:val="24"/>
        </w:rPr>
        <w:t>Председатель Совета</w:t>
      </w:r>
    </w:p>
    <w:p w:rsidR="00263465" w:rsidRPr="00E94B88" w:rsidRDefault="00263465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94B88">
        <w:rPr>
          <w:sz w:val="24"/>
          <w:szCs w:val="24"/>
        </w:rPr>
        <w:t>Тимашевского городского поселения</w:t>
      </w:r>
    </w:p>
    <w:p w:rsidR="00263465" w:rsidRPr="00E94B88" w:rsidRDefault="00263465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94B88">
        <w:rPr>
          <w:sz w:val="24"/>
          <w:szCs w:val="24"/>
        </w:rPr>
        <w:t>Тимашевского района</w:t>
      </w:r>
    </w:p>
    <w:p w:rsidR="00263465" w:rsidRPr="00E94B88" w:rsidRDefault="00263465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94B88">
        <w:rPr>
          <w:sz w:val="24"/>
          <w:szCs w:val="24"/>
        </w:rPr>
        <w:t>С.Г.Качанов</w:t>
      </w:r>
    </w:p>
    <w:p w:rsidR="00263465" w:rsidRPr="00E94B88" w:rsidRDefault="00263465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263465" w:rsidRPr="00E94B88" w:rsidRDefault="00263465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263465" w:rsidRPr="00E94B88" w:rsidRDefault="00263465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263465" w:rsidRPr="00E94B88" w:rsidRDefault="00263465" w:rsidP="00E146FB">
      <w:pPr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Глава </w:t>
      </w:r>
    </w:p>
    <w:p w:rsidR="00263465" w:rsidRPr="00E94B88" w:rsidRDefault="00263465" w:rsidP="00E146FB">
      <w:pPr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Тимашевского городского поселения </w:t>
      </w:r>
    </w:p>
    <w:p w:rsidR="00263465" w:rsidRPr="00E94B88" w:rsidRDefault="00263465" w:rsidP="00E146FB">
      <w:pPr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E146FB">
      <w:pPr>
        <w:pStyle w:val="ConsNormal"/>
        <w:ind w:right="0" w:firstLine="540"/>
        <w:rPr>
          <w:sz w:val="24"/>
          <w:szCs w:val="24"/>
        </w:rPr>
      </w:pPr>
      <w:r w:rsidRPr="00E94B88">
        <w:rPr>
          <w:sz w:val="24"/>
          <w:szCs w:val="24"/>
        </w:rPr>
        <w:t>А.Н.Нестеров</w:t>
      </w:r>
    </w:p>
    <w:p w:rsidR="00263465" w:rsidRPr="00E94B88" w:rsidRDefault="00263465" w:rsidP="00E146FB">
      <w:pPr>
        <w:pStyle w:val="ConsNormal"/>
        <w:ind w:right="0" w:firstLine="540"/>
        <w:rPr>
          <w:sz w:val="24"/>
          <w:szCs w:val="24"/>
        </w:rPr>
      </w:pPr>
    </w:p>
    <w:p w:rsidR="00263465" w:rsidRPr="00E94B88" w:rsidRDefault="00263465" w:rsidP="00E146FB">
      <w:pPr>
        <w:pStyle w:val="ConsNormal"/>
        <w:ind w:right="0" w:firstLine="540"/>
        <w:rPr>
          <w:sz w:val="24"/>
          <w:szCs w:val="24"/>
        </w:rPr>
      </w:pPr>
    </w:p>
    <w:p w:rsidR="00263465" w:rsidRPr="00E94B88" w:rsidRDefault="00263465" w:rsidP="00E146FB">
      <w:pPr>
        <w:pStyle w:val="ConsNormal"/>
        <w:ind w:right="0" w:firstLine="540"/>
        <w:rPr>
          <w:sz w:val="24"/>
          <w:szCs w:val="24"/>
        </w:rPr>
      </w:pPr>
    </w:p>
    <w:p w:rsidR="00263465" w:rsidRPr="00E94B88" w:rsidRDefault="00263465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</w:p>
    <w:p w:rsidR="00263465" w:rsidRPr="00E94B88" w:rsidRDefault="00263465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ПРИЛОЖЕНИЕ № 1</w:t>
      </w:r>
    </w:p>
    <w:p w:rsidR="00263465" w:rsidRPr="00E94B88" w:rsidRDefault="00263465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к решению Совета</w:t>
      </w:r>
    </w:p>
    <w:p w:rsidR="00263465" w:rsidRPr="00E94B88" w:rsidRDefault="00263465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 xml:space="preserve">Тимашевского городского поселения </w:t>
      </w:r>
    </w:p>
    <w:p w:rsidR="00263465" w:rsidRPr="00E94B88" w:rsidRDefault="00263465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Тимашевского района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«ПРИЛОЖЕНИЕ № 2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УТВЕРЖДЕН</w:t>
      </w:r>
    </w:p>
    <w:p w:rsidR="00263465" w:rsidRPr="00E94B88" w:rsidRDefault="00263465" w:rsidP="00E146FB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263465" w:rsidRPr="00E94B88" w:rsidRDefault="00263465" w:rsidP="00E146FB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263465" w:rsidRPr="00E94B88" w:rsidRDefault="00263465" w:rsidP="00E146FB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17.12.2014 № 24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(в редакции решения Совета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Тимашевского городского поселения 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18.02.2015 № 35,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18.03.2015 № 38,</w:t>
      </w:r>
    </w:p>
    <w:p w:rsidR="00263465" w:rsidRPr="00E94B88" w:rsidRDefault="00263465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49)</w:t>
      </w:r>
    </w:p>
    <w:p w:rsidR="00263465" w:rsidRPr="00E94B88" w:rsidRDefault="00263465" w:rsidP="00E146FB">
      <w:pPr>
        <w:ind w:firstLine="540"/>
        <w:jc w:val="center"/>
        <w:rPr>
          <w:rFonts w:ascii="Arial" w:hAnsi="Arial" w:cs="Arial"/>
          <w:bCs/>
        </w:rPr>
      </w:pPr>
    </w:p>
    <w:p w:rsidR="00263465" w:rsidRPr="00E94B88" w:rsidRDefault="00263465" w:rsidP="00E146FB">
      <w:pPr>
        <w:ind w:firstLine="540"/>
        <w:jc w:val="center"/>
        <w:rPr>
          <w:rFonts w:ascii="Arial" w:hAnsi="Arial" w:cs="Arial"/>
          <w:bCs/>
        </w:rPr>
      </w:pPr>
    </w:p>
    <w:tbl>
      <w:tblPr>
        <w:tblW w:w="9735" w:type="dxa"/>
        <w:tblInd w:w="93" w:type="dxa"/>
        <w:tblLook w:val="0000"/>
      </w:tblPr>
      <w:tblGrid>
        <w:gridCol w:w="2860"/>
        <w:gridCol w:w="4780"/>
        <w:gridCol w:w="2095"/>
      </w:tblGrid>
      <w:tr w:rsidR="00263465" w:rsidRPr="00E94B88" w:rsidTr="00542DCD">
        <w:trPr>
          <w:trHeight w:val="375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>ОБЪЕМ</w:t>
            </w:r>
          </w:p>
        </w:tc>
      </w:tr>
      <w:tr w:rsidR="00263465" w:rsidRPr="00E94B88" w:rsidTr="00542DCD">
        <w:trPr>
          <w:trHeight w:val="1080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>поступлений доходов в бюджет поселения по кодам видов (подвидов) доходов и классификации операций сектора государственного управления, относящихся к доходам бюджетов на 2015 год</w:t>
            </w:r>
          </w:p>
        </w:tc>
      </w:tr>
      <w:tr w:rsidR="00263465" w:rsidRPr="00E94B88" w:rsidTr="00542DCD">
        <w:trPr>
          <w:trHeight w:val="37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63465" w:rsidRPr="00E94B88" w:rsidTr="00542DCD">
        <w:trPr>
          <w:trHeight w:val="72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Код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Наименование дохода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Сумма, тыс. руб.</w:t>
            </w:r>
          </w:p>
        </w:tc>
      </w:tr>
      <w:tr w:rsidR="00263465" w:rsidRPr="00E94B88" w:rsidTr="00542DCD">
        <w:trPr>
          <w:trHeight w:val="75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10000000000000000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Налоговые и неналоговые доходы, всего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238 642,1</w:t>
            </w:r>
          </w:p>
        </w:tc>
      </w:tr>
      <w:tr w:rsidR="00263465" w:rsidRPr="00E94B88" w:rsidTr="00542DCD">
        <w:trPr>
          <w:trHeight w:val="37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в том числе: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 </w:t>
            </w:r>
          </w:p>
        </w:tc>
      </w:tr>
      <w:tr w:rsidR="00263465" w:rsidRPr="00E94B88" w:rsidTr="00542DCD">
        <w:trPr>
          <w:trHeight w:val="5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10102000010000110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Налог на доходы физических лиц*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131 200,0</w:t>
            </w:r>
          </w:p>
        </w:tc>
      </w:tr>
      <w:tr w:rsidR="00263465" w:rsidRPr="00E94B88" w:rsidTr="00542DCD">
        <w:trPr>
          <w:trHeight w:val="112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10302000010000110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8 997,1</w:t>
            </w:r>
          </w:p>
        </w:tc>
      </w:tr>
      <w:tr w:rsidR="00263465" w:rsidRPr="00E94B88" w:rsidTr="00542DCD">
        <w:trPr>
          <w:trHeight w:val="5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10503000010000110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Единый сельскохозяйственный налог*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3 000,0</w:t>
            </w:r>
          </w:p>
        </w:tc>
      </w:tr>
      <w:tr w:rsidR="00263465" w:rsidRPr="00E94B88" w:rsidTr="00542DCD">
        <w:trPr>
          <w:trHeight w:val="5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10601030130000110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8 100,0</w:t>
            </w:r>
          </w:p>
        </w:tc>
      </w:tr>
      <w:tr w:rsidR="00263465" w:rsidRPr="00E94B88" w:rsidTr="00542DCD">
        <w:trPr>
          <w:trHeight w:val="5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10606000130000110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60 000,0</w:t>
            </w:r>
          </w:p>
        </w:tc>
      </w:tr>
      <w:tr w:rsidR="00263465" w:rsidRPr="00E94B88" w:rsidTr="00542DCD">
        <w:trPr>
          <w:trHeight w:val="5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11101050130000120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Доходы в виде прибыли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95,0</w:t>
            </w:r>
          </w:p>
        </w:tc>
      </w:tr>
      <w:tr w:rsidR="00263465" w:rsidRPr="00E94B88" w:rsidTr="00542DCD">
        <w:trPr>
          <w:trHeight w:val="294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11105025130000120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240,0</w:t>
            </w:r>
          </w:p>
        </w:tc>
      </w:tr>
      <w:tr w:rsidR="00263465" w:rsidRPr="00E94B88" w:rsidTr="00542DCD">
        <w:trPr>
          <w:trHeight w:val="298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11105013130000120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13 760,0</w:t>
            </w:r>
          </w:p>
        </w:tc>
      </w:tr>
      <w:tr w:rsidR="00263465" w:rsidRPr="00E94B88" w:rsidTr="00542DCD">
        <w:trPr>
          <w:trHeight w:val="255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11105035130000120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9 500,0</w:t>
            </w:r>
          </w:p>
        </w:tc>
      </w:tr>
      <w:tr w:rsidR="00263465" w:rsidRPr="00E94B88" w:rsidTr="00542DCD">
        <w:trPr>
          <w:trHeight w:val="11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11109045130000120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542DCD">
        <w:trPr>
          <w:trHeight w:val="114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11301995130000130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1 000,0</w:t>
            </w:r>
          </w:p>
        </w:tc>
      </w:tr>
      <w:tr w:rsidR="00263465" w:rsidRPr="00E94B88" w:rsidTr="00542DCD">
        <w:trPr>
          <w:trHeight w:val="20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11406013130000430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2 000,0</w:t>
            </w:r>
          </w:p>
        </w:tc>
      </w:tr>
      <w:tr w:rsidR="00263465" w:rsidRPr="00E94B88" w:rsidTr="00542DCD">
        <w:trPr>
          <w:trHeight w:val="154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11690050130000140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50,0</w:t>
            </w:r>
          </w:p>
        </w:tc>
      </w:tr>
      <w:tr w:rsidR="00263465" w:rsidRPr="00E94B88" w:rsidTr="00542DCD">
        <w:trPr>
          <w:trHeight w:val="75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11705050130000180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Прочие неналоговые доходы бюджетов поселений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600,0</w:t>
            </w:r>
          </w:p>
        </w:tc>
      </w:tr>
      <w:tr w:rsidR="00263465" w:rsidRPr="00E94B88" w:rsidTr="00542DCD">
        <w:trPr>
          <w:trHeight w:val="43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20000000000000000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Безвозмездные поступления, всего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13 736,7</w:t>
            </w:r>
          </w:p>
        </w:tc>
      </w:tr>
      <w:tr w:rsidR="00263465" w:rsidRPr="00E94B88" w:rsidTr="00542DCD">
        <w:trPr>
          <w:trHeight w:val="37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в том числе: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 </w:t>
            </w:r>
          </w:p>
        </w:tc>
      </w:tr>
      <w:tr w:rsidR="00263465" w:rsidRPr="00E94B88" w:rsidTr="00542DCD">
        <w:trPr>
          <w:trHeight w:val="112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20200000000000000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13 896,5</w:t>
            </w:r>
          </w:p>
        </w:tc>
      </w:tr>
      <w:tr w:rsidR="00263465" w:rsidRPr="00E94B88" w:rsidTr="00542DCD">
        <w:trPr>
          <w:trHeight w:val="15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20202000000000151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13 784,1</w:t>
            </w:r>
          </w:p>
        </w:tc>
      </w:tr>
      <w:tr w:rsidR="00263465" w:rsidRPr="00E94B88" w:rsidTr="00542DCD">
        <w:trPr>
          <w:trHeight w:val="112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20203000000000151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12,4</w:t>
            </w:r>
          </w:p>
        </w:tc>
      </w:tr>
      <w:tr w:rsidR="00263465" w:rsidRPr="00E94B88" w:rsidTr="00542DCD">
        <w:trPr>
          <w:trHeight w:val="37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20204000000000151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542DCD">
        <w:trPr>
          <w:trHeight w:val="234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21805010130000151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2,8</w:t>
            </w:r>
          </w:p>
        </w:tc>
      </w:tr>
      <w:tr w:rsidR="00263465" w:rsidRPr="00E94B88" w:rsidTr="00542DCD">
        <w:trPr>
          <w:trHeight w:val="15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21905000130000151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Возврат остатков,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-162,6</w:t>
            </w:r>
          </w:p>
        </w:tc>
      </w:tr>
      <w:tr w:rsidR="00263465" w:rsidRPr="00E94B88" w:rsidTr="00542DCD">
        <w:trPr>
          <w:trHeight w:val="37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center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ВСЕГО ДОХОДОВ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252 378,8</w:t>
            </w:r>
          </w:p>
        </w:tc>
      </w:tr>
      <w:tr w:rsidR="00263465" w:rsidRPr="00E94B88" w:rsidTr="00542DCD">
        <w:trPr>
          <w:trHeight w:val="375"/>
        </w:trPr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* В части доходов, зачисляемых в бюджет поселения"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</w:p>
        </w:tc>
      </w:tr>
    </w:tbl>
    <w:p w:rsidR="00263465" w:rsidRPr="00E94B88" w:rsidRDefault="00263465" w:rsidP="00B65C95">
      <w:pPr>
        <w:ind w:firstLine="540"/>
        <w:jc w:val="right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»</w:t>
      </w:r>
    </w:p>
    <w:p w:rsidR="00263465" w:rsidRPr="00E94B88" w:rsidRDefault="00263465" w:rsidP="00B65C95">
      <w:pPr>
        <w:ind w:firstLine="540"/>
        <w:jc w:val="right"/>
        <w:rPr>
          <w:rFonts w:ascii="Arial" w:hAnsi="Arial" w:cs="Arial"/>
          <w:bCs/>
        </w:rPr>
      </w:pPr>
    </w:p>
    <w:p w:rsidR="00263465" w:rsidRPr="00E94B88" w:rsidRDefault="00263465" w:rsidP="00B65C95">
      <w:pPr>
        <w:ind w:firstLine="540"/>
        <w:jc w:val="right"/>
        <w:rPr>
          <w:rFonts w:ascii="Arial" w:hAnsi="Arial" w:cs="Arial"/>
          <w:bCs/>
        </w:rPr>
      </w:pPr>
    </w:p>
    <w:p w:rsidR="00263465" w:rsidRPr="00E94B88" w:rsidRDefault="00263465" w:rsidP="00B65C95">
      <w:pPr>
        <w:ind w:firstLine="540"/>
        <w:jc w:val="right"/>
        <w:rPr>
          <w:rFonts w:ascii="Arial" w:hAnsi="Arial" w:cs="Arial"/>
          <w:bCs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Начальник отдела экономики 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и прогнозирования администрации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городского поселения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>Е.А.Проценко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ПРИЛОЖЕНИЕ № 2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к решению Совета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 xml:space="preserve">Тимашевского городского поселения 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«ПРИЛОЖЕНИЕ № 3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УТВЕРЖДЕН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17.12.2014 № 24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(в редакции решения Совета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Тимашевского городского поселения 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18.02.2015 № 35,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18.03.2015 № 38,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49)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tbl>
      <w:tblPr>
        <w:tblW w:w="9735" w:type="dxa"/>
        <w:tblInd w:w="93" w:type="dxa"/>
        <w:tblLook w:val="0000"/>
      </w:tblPr>
      <w:tblGrid>
        <w:gridCol w:w="3111"/>
        <w:gridCol w:w="4923"/>
        <w:gridCol w:w="1701"/>
      </w:tblGrid>
      <w:tr w:rsidR="00263465" w:rsidRPr="00E94B88" w:rsidTr="00542DCD">
        <w:trPr>
          <w:trHeight w:val="375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>ОБЪЕМ</w:t>
            </w:r>
          </w:p>
        </w:tc>
      </w:tr>
      <w:tr w:rsidR="00263465" w:rsidRPr="00E94B88" w:rsidTr="00542DCD">
        <w:trPr>
          <w:trHeight w:val="375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>межбюджетных трансфертов, получаемых</w:t>
            </w:r>
          </w:p>
        </w:tc>
      </w:tr>
      <w:tr w:rsidR="00263465" w:rsidRPr="00E94B88" w:rsidTr="00542DCD">
        <w:trPr>
          <w:trHeight w:val="375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 xml:space="preserve">из других бюджетов бюджетной системы Росссийской Федерации                            </w:t>
            </w:r>
          </w:p>
        </w:tc>
      </w:tr>
      <w:tr w:rsidR="00263465" w:rsidRPr="00E94B88" w:rsidTr="00542DCD">
        <w:trPr>
          <w:trHeight w:val="375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>в 2015 году</w:t>
            </w:r>
          </w:p>
        </w:tc>
      </w:tr>
      <w:tr w:rsidR="00263465" w:rsidRPr="00E94B88" w:rsidTr="00542DCD">
        <w:trPr>
          <w:trHeight w:val="375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</w:p>
        </w:tc>
      </w:tr>
      <w:tr w:rsidR="00263465" w:rsidRPr="00E94B88" w:rsidTr="00542DCD">
        <w:trPr>
          <w:trHeight w:val="75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Код дохода</w:t>
            </w: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тыс. руб.</w:t>
            </w:r>
          </w:p>
        </w:tc>
      </w:tr>
      <w:tr w:rsidR="00263465" w:rsidRPr="00E94B88" w:rsidTr="00542DCD">
        <w:trPr>
          <w:trHeight w:val="465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2 00 00000 00 0000 000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13 896,5</w:t>
            </w:r>
          </w:p>
        </w:tc>
      </w:tr>
      <w:tr w:rsidR="00263465" w:rsidRPr="00E94B88" w:rsidTr="00542DCD">
        <w:trPr>
          <w:trHeight w:val="1125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2 02 00000 00 0000 000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13 896,5</w:t>
            </w:r>
          </w:p>
        </w:tc>
      </w:tr>
      <w:tr w:rsidR="00263465" w:rsidRPr="00E94B88" w:rsidTr="00542DCD">
        <w:trPr>
          <w:trHeight w:val="750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 2 02 02999 13 0000 151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Прочие субсидии бюджетам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13 784,1</w:t>
            </w:r>
          </w:p>
        </w:tc>
      </w:tr>
      <w:tr w:rsidR="00263465" w:rsidRPr="00E94B88" w:rsidTr="00542DCD">
        <w:trPr>
          <w:trHeight w:val="2910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Стимулирование отдельных категорий работников муниципальных учреждений в сфере культуры, искусства и кинематографии в рамках реализации мероприятий государственной  программы "Развитие культуры" по подпрограмме "Кадровое обеспечение сферы культуры и искуства"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6 304,1</w:t>
            </w:r>
          </w:p>
        </w:tc>
      </w:tr>
      <w:tr w:rsidR="00263465" w:rsidRPr="00E94B88" w:rsidTr="00542DCD">
        <w:trPr>
          <w:trHeight w:val="1875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both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Субсидия на реализацию мероприятий по подпрограмме "Капитальный ремонт и ремонт автомобильных дорог местного значения Краснодарского края"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7 480,0</w:t>
            </w:r>
          </w:p>
        </w:tc>
      </w:tr>
      <w:tr w:rsidR="00263465" w:rsidRPr="00E94B88" w:rsidTr="00542DCD">
        <w:trPr>
          <w:trHeight w:val="1125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2 02 03000 00 0000 151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12,4</w:t>
            </w:r>
          </w:p>
        </w:tc>
      </w:tr>
      <w:tr w:rsidR="00263465" w:rsidRPr="00E94B88" w:rsidTr="00542DCD">
        <w:trPr>
          <w:trHeight w:val="1125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2 02 03024 13 0000 151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Субвенции бюджетам поселений на выполнение передаваемых полномочий субъектов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12,4</w:t>
            </w:r>
          </w:p>
        </w:tc>
      </w:tr>
      <w:tr w:rsidR="00263465" w:rsidRPr="00E94B88" w:rsidTr="00542DCD">
        <w:trPr>
          <w:trHeight w:val="1920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2 02 03024 13 0000 151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12,4</w:t>
            </w:r>
          </w:p>
        </w:tc>
      </w:tr>
      <w:tr w:rsidR="00263465" w:rsidRPr="00E94B88" w:rsidTr="00542DCD">
        <w:trPr>
          <w:trHeight w:val="375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2 02 04000 00 0000 151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100,0</w:t>
            </w:r>
          </w:p>
        </w:tc>
      </w:tr>
      <w:tr w:rsidR="00263465" w:rsidRPr="00E94B88" w:rsidTr="00542DCD">
        <w:trPr>
          <w:trHeight w:val="2670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2 02 04014 13 0000 151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542DCD">
        <w:trPr>
          <w:trHeight w:val="885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2 02 04014 13 0000 151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 исполнение поселением полномочий по утилизации и переработки ТБО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542DCD">
        <w:trPr>
          <w:trHeight w:val="375"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"</w:t>
            </w:r>
          </w:p>
        </w:tc>
      </w:tr>
    </w:tbl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Начальник отдела экономики 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и прогнозирования администрации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городского поселения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>Е.А.Проценко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ПРИЛОЖЕНИЕ № 3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к решению Совета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 xml:space="preserve">Тимашевского городского поселения 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«ПРИЛОЖЕНИЕ № 5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УТВЕРЖДЕНО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17.12.2014 № 24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(в редакции решения Совета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Тимашевского городского поселения 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18.02.2015 № 35,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18.03.2015 № 38,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49)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tbl>
      <w:tblPr>
        <w:tblW w:w="9735" w:type="dxa"/>
        <w:tblInd w:w="93" w:type="dxa"/>
        <w:tblLook w:val="0000"/>
      </w:tblPr>
      <w:tblGrid>
        <w:gridCol w:w="543"/>
        <w:gridCol w:w="1945"/>
        <w:gridCol w:w="5831"/>
        <w:gridCol w:w="1644"/>
      </w:tblGrid>
      <w:tr w:rsidR="00263465" w:rsidRPr="00E94B88" w:rsidTr="00A37644">
        <w:trPr>
          <w:trHeight w:val="390"/>
        </w:trPr>
        <w:tc>
          <w:tcPr>
            <w:tcW w:w="97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>РАСПРЕДЕЛЕНИЕ</w:t>
            </w:r>
          </w:p>
        </w:tc>
      </w:tr>
      <w:tr w:rsidR="00263465" w:rsidRPr="00E94B88" w:rsidTr="00A37644">
        <w:trPr>
          <w:trHeight w:val="475"/>
        </w:trPr>
        <w:tc>
          <w:tcPr>
            <w:tcW w:w="97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  <w:b/>
              </w:rPr>
              <w:t>бюджетных ассигнований по разделам и подразделам классификации расходов бюджета на 2015 год</w:t>
            </w:r>
          </w:p>
        </w:tc>
      </w:tr>
      <w:tr w:rsidR="00263465" w:rsidRPr="00E94B88" w:rsidTr="00A37644">
        <w:trPr>
          <w:trHeight w:val="33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</w:p>
        </w:tc>
      </w:tr>
      <w:tr w:rsidR="00263465" w:rsidRPr="00E94B88" w:rsidTr="00A37644">
        <w:trPr>
          <w:trHeight w:val="166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№ п/п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Сумма</w:t>
            </w:r>
          </w:p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(тыс.рублей)</w:t>
            </w:r>
          </w:p>
        </w:tc>
      </w:tr>
      <w:tr w:rsidR="00263465" w:rsidRPr="00E94B88" w:rsidTr="00A37644">
        <w:trPr>
          <w:trHeight w:val="45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Всего расходов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286960,7</w:t>
            </w:r>
          </w:p>
        </w:tc>
      </w:tr>
      <w:tr w:rsidR="00263465" w:rsidRPr="00E94B88" w:rsidTr="00A37644">
        <w:trPr>
          <w:trHeight w:val="49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34199,2</w:t>
            </w:r>
          </w:p>
        </w:tc>
      </w:tr>
      <w:tr w:rsidR="00263465" w:rsidRPr="00E94B88" w:rsidTr="00A37644">
        <w:trPr>
          <w:trHeight w:val="112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0102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1757,7</w:t>
            </w:r>
          </w:p>
        </w:tc>
      </w:tr>
      <w:tr w:rsidR="00263465" w:rsidRPr="00E94B88" w:rsidTr="00A37644">
        <w:trPr>
          <w:trHeight w:val="150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0103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2,0</w:t>
            </w:r>
          </w:p>
        </w:tc>
      </w:tr>
      <w:tr w:rsidR="00263465" w:rsidRPr="00E94B88" w:rsidTr="00A37644">
        <w:trPr>
          <w:trHeight w:val="151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0104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20656,5</w:t>
            </w:r>
          </w:p>
        </w:tc>
      </w:tr>
      <w:tr w:rsidR="00263465" w:rsidRPr="00E94B88" w:rsidTr="00A37644">
        <w:trPr>
          <w:trHeight w:val="129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0106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Обеспечение деятельности финановых,  налоговых и таможенных органов и органов финансового надзора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164,7</w:t>
            </w:r>
          </w:p>
        </w:tc>
      </w:tr>
      <w:tr w:rsidR="00263465" w:rsidRPr="00E94B88" w:rsidTr="00A37644">
        <w:trPr>
          <w:trHeight w:val="45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0111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300,0</w:t>
            </w:r>
          </w:p>
        </w:tc>
      </w:tr>
      <w:tr w:rsidR="00263465" w:rsidRPr="00E94B88" w:rsidTr="00A37644">
        <w:trPr>
          <w:trHeight w:val="43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0113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11318,3</w:t>
            </w:r>
          </w:p>
        </w:tc>
      </w:tr>
      <w:tr w:rsidR="00263465" w:rsidRPr="00E94B88" w:rsidTr="00A37644">
        <w:trPr>
          <w:trHeight w:val="75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5645,2</w:t>
            </w:r>
          </w:p>
        </w:tc>
      </w:tr>
      <w:tr w:rsidR="00263465" w:rsidRPr="00E94B88" w:rsidTr="00A37644">
        <w:trPr>
          <w:trHeight w:val="108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0309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3789,4</w:t>
            </w:r>
          </w:p>
        </w:tc>
      </w:tr>
      <w:tr w:rsidR="00263465" w:rsidRPr="00E94B88" w:rsidTr="00A37644">
        <w:trPr>
          <w:trHeight w:val="78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0314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1855,8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71065,4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0408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Транспорт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1500,0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0409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60791,2</w:t>
            </w:r>
          </w:p>
        </w:tc>
      </w:tr>
      <w:tr w:rsidR="00263465" w:rsidRPr="00E94B88" w:rsidTr="00A37644">
        <w:trPr>
          <w:trHeight w:val="52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0412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8774,2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107979,2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0501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1662,5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0502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22868,0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0503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67462,0</w:t>
            </w:r>
          </w:p>
        </w:tc>
      </w:tr>
      <w:tr w:rsidR="00263465" w:rsidRPr="00E94B88" w:rsidTr="00A37644">
        <w:trPr>
          <w:trHeight w:val="75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0505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15986,7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17450,2</w:t>
            </w:r>
          </w:p>
        </w:tc>
      </w:tr>
      <w:tr w:rsidR="00263465" w:rsidRPr="00E94B88" w:rsidTr="00A37644">
        <w:trPr>
          <w:trHeight w:val="40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0707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17450,2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Культура и  кинематография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32283,8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0801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Культура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26755,0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0802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3400,0</w:t>
            </w:r>
          </w:p>
        </w:tc>
      </w:tr>
      <w:tr w:rsidR="00263465" w:rsidRPr="00E94B88" w:rsidTr="00A37644">
        <w:trPr>
          <w:trHeight w:val="78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0804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2128,8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4340,8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1001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400,4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1003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3940,4</w:t>
            </w:r>
          </w:p>
        </w:tc>
      </w:tr>
      <w:tr w:rsidR="00263465" w:rsidRPr="00E94B88" w:rsidTr="00A37644">
        <w:trPr>
          <w:trHeight w:val="37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12196,9</w:t>
            </w:r>
          </w:p>
        </w:tc>
      </w:tr>
      <w:tr w:rsidR="00263465" w:rsidRPr="00E94B88" w:rsidTr="00A37644">
        <w:trPr>
          <w:trHeight w:val="39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1101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Физическая культура 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12196,9</w:t>
            </w:r>
          </w:p>
        </w:tc>
      </w:tr>
      <w:tr w:rsidR="00263465" w:rsidRPr="00E94B88" w:rsidTr="00A37644">
        <w:trPr>
          <w:trHeight w:val="39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 xml:space="preserve">Средства массовой информации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1800</w:t>
            </w:r>
          </w:p>
        </w:tc>
      </w:tr>
      <w:tr w:rsidR="00263465" w:rsidRPr="00E94B88" w:rsidTr="00A37644">
        <w:trPr>
          <w:trHeight w:val="39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1201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Телевидение и радиовещание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860</w:t>
            </w:r>
          </w:p>
        </w:tc>
      </w:tr>
      <w:tr w:rsidR="00263465" w:rsidRPr="00E94B88" w:rsidTr="00A37644">
        <w:trPr>
          <w:trHeight w:val="39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1202</w:t>
            </w:r>
          </w:p>
        </w:tc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Периодическая печать и издательства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940</w:t>
            </w:r>
          </w:p>
        </w:tc>
      </w:tr>
    </w:tbl>
    <w:p w:rsidR="00263465" w:rsidRPr="00E94B88" w:rsidRDefault="00263465" w:rsidP="00A37644">
      <w:pPr>
        <w:pStyle w:val="Style20"/>
        <w:widowControl/>
        <w:spacing w:line="240" w:lineRule="auto"/>
        <w:ind w:left="540" w:firstLine="0"/>
        <w:jc w:val="right"/>
        <w:rPr>
          <w:rFonts w:ascii="Arial" w:hAnsi="Arial" w:cs="Arial"/>
        </w:rPr>
      </w:pPr>
      <w:r w:rsidRPr="00E94B88">
        <w:rPr>
          <w:rFonts w:ascii="Arial" w:hAnsi="Arial" w:cs="Arial"/>
        </w:rPr>
        <w:t>»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Заведующий финансовым сектором администрации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городского поселения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>С.М.Лысова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ПРИЛОЖЕНИЕ № 4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к решению Совета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 xml:space="preserve">Тимашевского городского поселения 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«ПРИЛОЖЕНИЕ № 6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УТВЕРЖДЕНО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17.12.2014 № 24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(в редакции решения Совета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Тимашевского городского поселения 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18.02.2015 № 35,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18.03.2015 № 38,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49)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tbl>
      <w:tblPr>
        <w:tblW w:w="9735" w:type="dxa"/>
        <w:tblInd w:w="93" w:type="dxa"/>
        <w:tblLook w:val="0000"/>
      </w:tblPr>
      <w:tblGrid>
        <w:gridCol w:w="3174"/>
        <w:gridCol w:w="1162"/>
        <w:gridCol w:w="617"/>
        <w:gridCol w:w="4782"/>
      </w:tblGrid>
      <w:tr w:rsidR="00263465" w:rsidRPr="00E94B88" w:rsidTr="00C6771F">
        <w:trPr>
          <w:trHeight w:val="375"/>
        </w:trPr>
        <w:tc>
          <w:tcPr>
            <w:tcW w:w="97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>РАСПРЕДЕЛЕНИЕ</w:t>
            </w:r>
          </w:p>
        </w:tc>
      </w:tr>
      <w:tr w:rsidR="00263465" w:rsidRPr="00E94B88" w:rsidTr="00C6771F">
        <w:trPr>
          <w:trHeight w:val="1605"/>
        </w:trPr>
        <w:tc>
          <w:tcPr>
            <w:tcW w:w="97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center"/>
              <w:rPr>
                <w:rFonts w:ascii="Arial" w:hAnsi="Arial" w:cs="Arial"/>
                <w:b/>
              </w:rPr>
            </w:pPr>
            <w:r w:rsidRPr="00E94B88">
              <w:rPr>
                <w:rFonts w:ascii="Arial" w:hAnsi="Arial" w:cs="Arial"/>
                <w:b/>
              </w:rPr>
              <w:t>бюджетных ассигнований по целевым статьям (муниципальным целевым программам Тимашевского городского поселения Тимашевского района и непрограммным направлениям деятельности), группам видов расходов классификации расходов бюджетов на 2015 год</w:t>
            </w:r>
          </w:p>
        </w:tc>
      </w:tr>
      <w:tr w:rsidR="00263465" w:rsidRPr="00E94B88" w:rsidTr="00C6771F">
        <w:trPr>
          <w:trHeight w:val="3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 </w:t>
            </w:r>
          </w:p>
        </w:tc>
      </w:tr>
      <w:tr w:rsidR="00263465" w:rsidRPr="00E94B88" w:rsidTr="00C6771F">
        <w:trPr>
          <w:trHeight w:val="1110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 w:rsidP="00B65C95">
            <w:pPr>
              <w:jc w:val="center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 w:rsidP="00B65C95">
            <w:pPr>
              <w:jc w:val="center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 w:rsidP="00B65C95">
            <w:pPr>
              <w:jc w:val="center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E94B88" w:rsidRDefault="00263465" w:rsidP="00B65C95">
            <w:pPr>
              <w:jc w:val="center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Утверждено в бюджете на 2015 год</w:t>
            </w:r>
          </w:p>
        </w:tc>
      </w:tr>
      <w:tr w:rsidR="00263465" w:rsidRPr="00E94B88" w:rsidTr="00C6771F">
        <w:trPr>
          <w:trHeight w:val="3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286960,7</w:t>
            </w:r>
          </w:p>
        </w:tc>
      </w:tr>
      <w:tr w:rsidR="00263465" w:rsidRPr="00E94B88" w:rsidTr="00C6771F">
        <w:trPr>
          <w:trHeight w:val="3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в том числе: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263465" w:rsidRPr="00E94B88" w:rsidTr="00C6771F">
        <w:trPr>
          <w:trHeight w:val="193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01 0 0000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7134,0</w:t>
            </w:r>
          </w:p>
        </w:tc>
      </w:tr>
      <w:tr w:rsidR="00263465" w:rsidRPr="00E94B88" w:rsidTr="00C6771F">
        <w:trPr>
          <w:trHeight w:val="12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3579,4</w:t>
            </w:r>
          </w:p>
        </w:tc>
      </w:tr>
      <w:tr w:rsidR="00263465" w:rsidRPr="00E94B88" w:rsidTr="00C6771F">
        <w:trPr>
          <w:trHeight w:val="22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3139,5</w:t>
            </w:r>
          </w:p>
        </w:tc>
      </w:tr>
      <w:tr w:rsidR="00263465" w:rsidRPr="00E94B88" w:rsidTr="00C6771F">
        <w:trPr>
          <w:trHeight w:val="8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432,9</w:t>
            </w:r>
          </w:p>
        </w:tc>
      </w:tr>
      <w:tr w:rsidR="00263465" w:rsidRPr="00E94B88" w:rsidTr="00C6771F">
        <w:trPr>
          <w:trHeight w:val="5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7,0</w:t>
            </w:r>
          </w:p>
        </w:tc>
      </w:tr>
      <w:tr w:rsidR="00263465" w:rsidRPr="00E94B88" w:rsidTr="00C6771F">
        <w:trPr>
          <w:trHeight w:val="156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01 0 1009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108,0</w:t>
            </w:r>
          </w:p>
        </w:tc>
      </w:tr>
      <w:tr w:rsidR="00263465" w:rsidRPr="00E94B88" w:rsidTr="00C6771F">
        <w:trPr>
          <w:trHeight w:val="8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01 0 1009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108,0</w:t>
            </w:r>
          </w:p>
        </w:tc>
      </w:tr>
      <w:tr w:rsidR="00263465" w:rsidRPr="00E94B88" w:rsidTr="00C6771F">
        <w:trPr>
          <w:trHeight w:val="15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102,0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102,0</w:t>
            </w:r>
          </w:p>
        </w:tc>
      </w:tr>
      <w:tr w:rsidR="00263465" w:rsidRPr="00E94B88" w:rsidTr="00C6771F">
        <w:trPr>
          <w:trHeight w:val="118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722,8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722,8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предупреждению пожарной безопасности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10,0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10,0</w:t>
            </w:r>
          </w:p>
        </w:tc>
      </w:tr>
      <w:tr w:rsidR="00263465" w:rsidRPr="00E94B88" w:rsidTr="00C6771F">
        <w:trPr>
          <w:trHeight w:val="11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1118,0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1118,0</w:t>
            </w:r>
          </w:p>
        </w:tc>
      </w:tr>
      <w:tr w:rsidR="00263465" w:rsidRPr="00E94B88" w:rsidTr="00C6771F">
        <w:trPr>
          <w:trHeight w:val="18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5,0</w:t>
            </w:r>
          </w:p>
        </w:tc>
      </w:tr>
      <w:tr w:rsidR="00263465" w:rsidRPr="00E94B88" w:rsidTr="00C6771F">
        <w:trPr>
          <w:trHeight w:val="73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01 0 1014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5,0</w:t>
            </w:r>
          </w:p>
        </w:tc>
      </w:tr>
      <w:tr w:rsidR="00263465" w:rsidRPr="00E94B88" w:rsidTr="00C6771F">
        <w:trPr>
          <w:trHeight w:val="11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01 0 1044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1488,8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01 0 1044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1300,0</w:t>
            </w:r>
          </w:p>
        </w:tc>
      </w:tr>
      <w:tr w:rsidR="00263465" w:rsidRPr="00E94B88" w:rsidTr="00C6771F">
        <w:trPr>
          <w:trHeight w:val="12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01 0 1044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188,8</w:t>
            </w:r>
          </w:p>
        </w:tc>
      </w:tr>
      <w:tr w:rsidR="00263465" w:rsidRPr="00E94B88" w:rsidTr="00C6771F">
        <w:trPr>
          <w:trHeight w:val="18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02 0 0000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1938,9</w:t>
            </w:r>
          </w:p>
        </w:tc>
      </w:tr>
      <w:tr w:rsidR="00263465" w:rsidRPr="00E94B88" w:rsidTr="00C6771F">
        <w:trPr>
          <w:trHeight w:val="184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02 0 1006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1424,9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02 0 1006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1224,9</w:t>
            </w:r>
          </w:p>
        </w:tc>
      </w:tr>
      <w:tr w:rsidR="00263465" w:rsidRPr="00E94B88" w:rsidTr="00C6771F">
        <w:trPr>
          <w:trHeight w:val="4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02 0 1006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200,0</w:t>
            </w:r>
          </w:p>
        </w:tc>
      </w:tr>
      <w:tr w:rsidR="00263465" w:rsidRPr="00E94B88" w:rsidTr="00C6771F">
        <w:trPr>
          <w:trHeight w:val="73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землеустройству и землепользованию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02 0 1018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514,0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02 0 1018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514,0</w:t>
            </w:r>
          </w:p>
        </w:tc>
      </w:tr>
      <w:tr w:rsidR="00263465" w:rsidRPr="00E94B88" w:rsidTr="00C6771F">
        <w:trPr>
          <w:trHeight w:val="18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 xml:space="preserve">Муниципальная программа " Социальная поддержка граждан Тимашевского городского поселения Тимашевского района на 2015-2017 годы" 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03 0 0000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3790,8</w:t>
            </w:r>
          </w:p>
        </w:tc>
      </w:tr>
      <w:tr w:rsidR="00263465" w:rsidRPr="00E94B88" w:rsidTr="00C6771F">
        <w:trPr>
          <w:trHeight w:val="15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03 0 1008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200,0</w:t>
            </w:r>
          </w:p>
        </w:tc>
      </w:tr>
      <w:tr w:rsidR="00263465" w:rsidRPr="00E94B88" w:rsidTr="00C6771F">
        <w:trPr>
          <w:trHeight w:val="12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03 0 1008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200,0</w:t>
            </w:r>
          </w:p>
        </w:tc>
      </w:tr>
      <w:tr w:rsidR="00263465" w:rsidRPr="00E94B88" w:rsidTr="00C6771F">
        <w:trPr>
          <w:trHeight w:val="7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Социальная поддержка почетных граждан города Тимашевска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03 0 1034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558,0</w:t>
            </w:r>
          </w:p>
        </w:tc>
      </w:tr>
      <w:tr w:rsidR="00263465" w:rsidRPr="00E94B88" w:rsidTr="00C6771F">
        <w:trPr>
          <w:trHeight w:val="8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03 0 1034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558,0</w:t>
            </w:r>
          </w:p>
        </w:tc>
      </w:tr>
      <w:tr w:rsidR="00263465" w:rsidRPr="00E94B88" w:rsidTr="00C6771F">
        <w:trPr>
          <w:trHeight w:val="18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03 0 1035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03 0 1035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C6771F">
        <w:trPr>
          <w:trHeight w:val="36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03 0 4001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400,4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03 0 4001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400,4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"Обеспечение жильем молодых семей" на 2015 год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03 1 0000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2532,4</w:t>
            </w:r>
          </w:p>
        </w:tc>
      </w:tr>
      <w:tr w:rsidR="00263465" w:rsidRPr="00E94B88" w:rsidTr="00C6771F">
        <w:trPr>
          <w:trHeight w:val="17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03 1 5020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225,6</w:t>
            </w:r>
          </w:p>
        </w:tc>
      </w:tr>
      <w:tr w:rsidR="00263465" w:rsidRPr="00E94B88" w:rsidTr="00C6771F">
        <w:trPr>
          <w:trHeight w:val="9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03 1 5020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225,6</w:t>
            </w:r>
          </w:p>
        </w:tc>
      </w:tr>
      <w:tr w:rsidR="00263465" w:rsidRPr="00E94B88" w:rsidTr="00C6771F">
        <w:trPr>
          <w:trHeight w:val="17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03 1 7020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326,5</w:t>
            </w:r>
          </w:p>
        </w:tc>
      </w:tr>
      <w:tr w:rsidR="00263465" w:rsidRPr="00E94B88" w:rsidTr="00C6771F">
        <w:trPr>
          <w:trHeight w:val="7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03 1 7020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326,5</w:t>
            </w:r>
          </w:p>
        </w:tc>
      </w:tr>
      <w:tr w:rsidR="00263465" w:rsidRPr="00E94B88" w:rsidTr="00C6771F">
        <w:trPr>
          <w:trHeight w:val="15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03 1 8020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1980,3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03 1 8020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1980,3</w:t>
            </w:r>
          </w:p>
        </w:tc>
      </w:tr>
      <w:tr w:rsidR="00263465" w:rsidRPr="00E94B88" w:rsidTr="00C6771F">
        <w:trPr>
          <w:trHeight w:val="148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04 0 0000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7144,8</w:t>
            </w:r>
          </w:p>
        </w:tc>
      </w:tr>
      <w:tr w:rsidR="00263465" w:rsidRPr="00E94B88" w:rsidTr="00C6771F">
        <w:trPr>
          <w:trHeight w:val="10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5107,8</w:t>
            </w:r>
          </w:p>
        </w:tc>
      </w:tr>
      <w:tr w:rsidR="00263465" w:rsidRPr="00E94B88" w:rsidTr="00C6771F">
        <w:trPr>
          <w:trHeight w:val="22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4208,1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884,0</w:t>
            </w:r>
          </w:p>
        </w:tc>
      </w:tr>
      <w:tr w:rsidR="00263465" w:rsidRPr="00E94B88" w:rsidTr="00C6771F">
        <w:trPr>
          <w:trHeight w:val="4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15,7</w:t>
            </w:r>
          </w:p>
        </w:tc>
      </w:tr>
      <w:tr w:rsidR="00263465" w:rsidRPr="00E94B88" w:rsidTr="00C6771F">
        <w:trPr>
          <w:trHeight w:val="10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Реализация мероприятий по профилактике алкоголизма, наркомании и токсикомании на территории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04 0 1007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115,0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04 0 1007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115,0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04 0 1028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472,0</w:t>
            </w:r>
          </w:p>
        </w:tc>
      </w:tr>
      <w:tr w:rsidR="00263465" w:rsidRPr="00E94B88" w:rsidTr="00C6771F">
        <w:trPr>
          <w:trHeight w:val="23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04 0 1028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422,0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04 0 1028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50,0</w:t>
            </w:r>
          </w:p>
        </w:tc>
      </w:tr>
      <w:tr w:rsidR="00263465" w:rsidRPr="00E94B88" w:rsidTr="00C6771F">
        <w:trPr>
          <w:trHeight w:val="163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04 0 1029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1150,0</w:t>
            </w:r>
          </w:p>
        </w:tc>
      </w:tr>
      <w:tr w:rsidR="00263465" w:rsidRPr="00E94B88" w:rsidTr="00C6771F">
        <w:trPr>
          <w:trHeight w:val="8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04 0 1029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1150,0</w:t>
            </w:r>
          </w:p>
        </w:tc>
      </w:tr>
      <w:tr w:rsidR="00263465" w:rsidRPr="00E94B88" w:rsidTr="00C6771F">
        <w:trPr>
          <w:trHeight w:val="8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04 0 1052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300,0</w:t>
            </w:r>
          </w:p>
        </w:tc>
      </w:tr>
      <w:tr w:rsidR="00263465" w:rsidRPr="00E94B88" w:rsidTr="00C6771F">
        <w:trPr>
          <w:trHeight w:val="8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04 0 1052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300,0</w:t>
            </w:r>
          </w:p>
        </w:tc>
      </w:tr>
      <w:tr w:rsidR="00263465" w:rsidRPr="00E94B88" w:rsidTr="00C6771F">
        <w:trPr>
          <w:trHeight w:val="22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05 0 0000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6500,0</w:t>
            </w:r>
          </w:p>
        </w:tc>
      </w:tr>
      <w:tr w:rsidR="00263465" w:rsidRPr="00E94B88" w:rsidTr="00C6771F">
        <w:trPr>
          <w:trHeight w:val="11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05 0 0059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4000,0</w:t>
            </w:r>
          </w:p>
        </w:tc>
      </w:tr>
      <w:tr w:rsidR="00263465" w:rsidRPr="00E94B88" w:rsidTr="00C6771F">
        <w:trPr>
          <w:trHeight w:val="11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05 0 0059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4000,0</w:t>
            </w:r>
          </w:p>
        </w:tc>
      </w:tr>
      <w:tr w:rsidR="00263465" w:rsidRPr="00E94B88" w:rsidTr="00C6771F">
        <w:trPr>
          <w:trHeight w:val="8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05 0 1017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2500,0</w:t>
            </w:r>
          </w:p>
        </w:tc>
      </w:tr>
      <w:tr w:rsidR="00263465" w:rsidRPr="00E94B88" w:rsidTr="00C6771F">
        <w:trPr>
          <w:trHeight w:val="8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05 0 1017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2500,0</w:t>
            </w:r>
          </w:p>
        </w:tc>
      </w:tr>
      <w:tr w:rsidR="00263465" w:rsidRPr="00E94B88" w:rsidTr="00C6771F">
        <w:trPr>
          <w:trHeight w:val="19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06 0 0000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138,0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Поддержка малого и среднего предпринимательства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06 0 1019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138,0</w:t>
            </w:r>
          </w:p>
        </w:tc>
      </w:tr>
      <w:tr w:rsidR="00263465" w:rsidRPr="00E94B88" w:rsidTr="00C6771F">
        <w:trPr>
          <w:trHeight w:val="10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06 0 1019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138,0</w:t>
            </w:r>
          </w:p>
        </w:tc>
      </w:tr>
      <w:tr w:rsidR="00263465" w:rsidRPr="00E94B88" w:rsidTr="00C6771F">
        <w:trPr>
          <w:trHeight w:val="19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07 0 0000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45536,7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Газификация Тимашевского городского поселения Тимашевского района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2390,7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1187,9</w:t>
            </w:r>
          </w:p>
        </w:tc>
      </w:tr>
      <w:tr w:rsidR="00263465" w:rsidRPr="00E94B88" w:rsidTr="00C6771F">
        <w:trPr>
          <w:trHeight w:val="11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1202,8</w:t>
            </w:r>
          </w:p>
        </w:tc>
      </w:tr>
      <w:tr w:rsidR="00263465" w:rsidRPr="00E94B88" w:rsidTr="00C6771F">
        <w:trPr>
          <w:trHeight w:val="15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8986,5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3086,5</w:t>
            </w:r>
          </w:p>
        </w:tc>
      </w:tr>
      <w:tr w:rsidR="00263465" w:rsidRPr="00E94B88" w:rsidTr="00C6771F">
        <w:trPr>
          <w:trHeight w:val="11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5900,0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8935,2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8935,2</w:t>
            </w:r>
          </w:p>
        </w:tc>
      </w:tr>
      <w:tr w:rsidR="00263465" w:rsidRPr="00E94B88" w:rsidTr="00C6771F">
        <w:trPr>
          <w:trHeight w:val="58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22979,4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07 0 1024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22979,4</w:t>
            </w:r>
          </w:p>
        </w:tc>
      </w:tr>
      <w:tr w:rsidR="00263465" w:rsidRPr="00E94B88" w:rsidTr="00C6771F">
        <w:trPr>
          <w:trHeight w:val="130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Капитальный ремонт, ремонт муниципальных сетей теплоснабжения, включая проектно-изыскательские работы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07 0 1051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224,6</w:t>
            </w:r>
          </w:p>
        </w:tc>
      </w:tr>
      <w:tr w:rsidR="00263465" w:rsidRPr="00E94B88" w:rsidTr="00C6771F">
        <w:trPr>
          <w:trHeight w:val="8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07 0 1051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224,6</w:t>
            </w:r>
          </w:p>
        </w:tc>
      </w:tr>
      <w:tr w:rsidR="00263465" w:rsidRPr="00E94B88" w:rsidTr="00C6771F">
        <w:trPr>
          <w:trHeight w:val="16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07 0 6238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2020,3</w:t>
            </w:r>
          </w:p>
        </w:tc>
      </w:tr>
      <w:tr w:rsidR="00263465" w:rsidRPr="00E94B88" w:rsidTr="00C6771F">
        <w:trPr>
          <w:trHeight w:val="94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07 0 6238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2020,3</w:t>
            </w:r>
          </w:p>
        </w:tc>
      </w:tr>
      <w:tr w:rsidR="00263465" w:rsidRPr="00E94B88" w:rsidTr="00C6771F">
        <w:trPr>
          <w:trHeight w:val="23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08 0 0000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60361,3</w:t>
            </w:r>
          </w:p>
        </w:tc>
      </w:tr>
      <w:tr w:rsidR="00263465" w:rsidRPr="00E94B88" w:rsidTr="00C6771F">
        <w:trPr>
          <w:trHeight w:val="11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08 0 1016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10251,2</w:t>
            </w:r>
          </w:p>
        </w:tc>
      </w:tr>
      <w:tr w:rsidR="00263465" w:rsidRPr="00E94B88" w:rsidTr="00C6771F">
        <w:trPr>
          <w:trHeight w:val="8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08 0 1016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6490,0</w:t>
            </w:r>
          </w:p>
        </w:tc>
      </w:tr>
      <w:tr w:rsidR="00263465" w:rsidRPr="00E94B88" w:rsidTr="00C6771F">
        <w:trPr>
          <w:trHeight w:val="13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08 0 1016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3761,2</w:t>
            </w:r>
          </w:p>
        </w:tc>
      </w:tr>
      <w:tr w:rsidR="00263465" w:rsidRPr="00E94B88" w:rsidTr="00C6771F">
        <w:trPr>
          <w:trHeight w:val="12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08 0 1042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33125,1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08 0 1042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33125,1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мероприятия по содержанию автомобильных дорог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08 0 1043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7635,0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08 0 1043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7635,0</w:t>
            </w:r>
          </w:p>
        </w:tc>
      </w:tr>
      <w:tr w:rsidR="00263465" w:rsidRPr="00E94B88" w:rsidTr="00C6771F">
        <w:trPr>
          <w:trHeight w:val="14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08 0 6027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7480,0</w:t>
            </w:r>
          </w:p>
        </w:tc>
      </w:tr>
      <w:tr w:rsidR="00263465" w:rsidRPr="00E94B88" w:rsidTr="00C6771F">
        <w:trPr>
          <w:trHeight w:val="9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08 0 6027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7480,0</w:t>
            </w:r>
          </w:p>
        </w:tc>
      </w:tr>
      <w:tr w:rsidR="00263465" w:rsidRPr="00E94B88" w:rsidTr="00C6771F">
        <w:trPr>
          <w:trHeight w:val="12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Капитальный ремонт, ремонт автомобильных дорог общего пользования населенных пунктов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08 0 6527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1870,0</w:t>
            </w:r>
          </w:p>
        </w:tc>
      </w:tr>
      <w:tr w:rsidR="00263465" w:rsidRPr="00E94B88" w:rsidTr="00C6771F">
        <w:trPr>
          <w:trHeight w:val="7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08 0 6527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1870,0</w:t>
            </w:r>
          </w:p>
        </w:tc>
      </w:tr>
      <w:tr w:rsidR="00263465" w:rsidRPr="00E94B88" w:rsidTr="00C6771F">
        <w:trPr>
          <w:trHeight w:val="190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09 0 0000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59959,1</w:t>
            </w:r>
          </w:p>
        </w:tc>
      </w:tr>
      <w:tr w:rsidR="00263465" w:rsidRPr="00E94B88" w:rsidTr="00C6771F">
        <w:trPr>
          <w:trHeight w:val="11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15590,8</w:t>
            </w:r>
          </w:p>
        </w:tc>
      </w:tr>
      <w:tr w:rsidR="00263465" w:rsidRPr="00E94B88" w:rsidTr="00C6771F">
        <w:trPr>
          <w:trHeight w:val="23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10542,9</w:t>
            </w:r>
          </w:p>
        </w:tc>
      </w:tr>
      <w:tr w:rsidR="00263465" w:rsidRPr="00E94B88" w:rsidTr="00C6771F">
        <w:trPr>
          <w:trHeight w:val="8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4920,9</w:t>
            </w:r>
          </w:p>
        </w:tc>
      </w:tr>
      <w:tr w:rsidR="00263465" w:rsidRPr="00E94B88" w:rsidTr="00C6771F">
        <w:trPr>
          <w:trHeight w:val="5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127,0</w:t>
            </w:r>
          </w:p>
        </w:tc>
      </w:tr>
      <w:tr w:rsidR="00263465" w:rsidRPr="00E94B88" w:rsidTr="00C6771F">
        <w:trPr>
          <w:trHeight w:val="4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Озеленение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09 0 1025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5100,0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09 0 1025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5100,0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Организация и содержание мест захоронения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09 0 1026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1690,0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09 0 1026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1690,0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09 0 1027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37478,3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09 0 1027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37478,3</w:t>
            </w:r>
          </w:p>
        </w:tc>
      </w:tr>
      <w:tr w:rsidR="00263465" w:rsidRPr="00E94B88" w:rsidTr="00C6771F">
        <w:trPr>
          <w:trHeight w:val="12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Осуществление полномочий в части организации утилизации и переработки бытовых и промышленных  отходов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09 0 2501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09 0 2501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"Развитие культуры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10 0 0000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32283,8</w:t>
            </w:r>
          </w:p>
        </w:tc>
      </w:tr>
      <w:tr w:rsidR="00263465" w:rsidRPr="00E94B88" w:rsidTr="00C6771F">
        <w:trPr>
          <w:trHeight w:val="5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Дома культуры, парки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17690,3</w:t>
            </w:r>
          </w:p>
        </w:tc>
      </w:tr>
      <w:tr w:rsidR="00263465" w:rsidRPr="00E94B88" w:rsidTr="00C6771F">
        <w:trPr>
          <w:trHeight w:val="11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11908,5</w:t>
            </w:r>
          </w:p>
        </w:tc>
      </w:tr>
      <w:tr w:rsidR="00263465" w:rsidRPr="00E94B88" w:rsidTr="00C6771F">
        <w:trPr>
          <w:trHeight w:val="246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8388,1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3452,1</w:t>
            </w:r>
          </w:p>
        </w:tc>
      </w:tr>
      <w:tr w:rsidR="00263465" w:rsidRPr="00E94B88" w:rsidTr="00C6771F">
        <w:trPr>
          <w:trHeight w:val="4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68,3</w:t>
            </w:r>
          </w:p>
        </w:tc>
      </w:tr>
      <w:tr w:rsidR="00263465" w:rsidRPr="00E94B88" w:rsidTr="00C6771F">
        <w:trPr>
          <w:trHeight w:val="11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3521,0</w:t>
            </w:r>
          </w:p>
        </w:tc>
      </w:tr>
      <w:tr w:rsidR="00263465" w:rsidRPr="00E94B88" w:rsidTr="00C6771F">
        <w:trPr>
          <w:trHeight w:val="19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10 1 6012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2214,0</w:t>
            </w:r>
          </w:p>
        </w:tc>
      </w:tr>
      <w:tr w:rsidR="00263465" w:rsidRPr="00E94B88" w:rsidTr="00C6771F">
        <w:trPr>
          <w:trHeight w:val="23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10 1 6012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2214,0</w:t>
            </w:r>
          </w:p>
        </w:tc>
      </w:tr>
      <w:tr w:rsidR="00263465" w:rsidRPr="00E94B88" w:rsidTr="00C6771F">
        <w:trPr>
          <w:trHeight w:val="20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10 1 6512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46,8</w:t>
            </w:r>
          </w:p>
        </w:tc>
      </w:tr>
      <w:tr w:rsidR="00263465" w:rsidRPr="00E94B88" w:rsidTr="00C6771F">
        <w:trPr>
          <w:trHeight w:val="24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10 1 6512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46,8</w:t>
            </w:r>
          </w:p>
        </w:tc>
      </w:tr>
      <w:tr w:rsidR="00263465" w:rsidRPr="00E94B88" w:rsidTr="00C6771F">
        <w:trPr>
          <w:trHeight w:val="4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Библиотеки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6311,7</w:t>
            </w:r>
          </w:p>
        </w:tc>
      </w:tr>
      <w:tr w:rsidR="00263465" w:rsidRPr="00E94B88" w:rsidTr="00C6771F">
        <w:trPr>
          <w:trHeight w:val="11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4172,8</w:t>
            </w:r>
          </w:p>
        </w:tc>
      </w:tr>
      <w:tr w:rsidR="00263465" w:rsidRPr="00E94B88" w:rsidTr="00C6771F">
        <w:trPr>
          <w:trHeight w:val="23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3282,0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872,3</w:t>
            </w:r>
          </w:p>
        </w:tc>
      </w:tr>
      <w:tr w:rsidR="00263465" w:rsidRPr="00E94B88" w:rsidTr="00C6771F">
        <w:trPr>
          <w:trHeight w:val="5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18,5</w:t>
            </w:r>
          </w:p>
        </w:tc>
      </w:tr>
      <w:tr w:rsidR="00263465" w:rsidRPr="00E94B88" w:rsidTr="00C6771F">
        <w:trPr>
          <w:trHeight w:val="8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Реализация прочих мероприятий в области культуры и искусства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10 2 1053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398,4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10 2 1053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398,4</w:t>
            </w:r>
          </w:p>
        </w:tc>
      </w:tr>
      <w:tr w:rsidR="00263465" w:rsidRPr="00E94B88" w:rsidTr="00C6771F">
        <w:trPr>
          <w:trHeight w:val="20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10 2 6012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1335,1</w:t>
            </w:r>
          </w:p>
        </w:tc>
      </w:tr>
      <w:tr w:rsidR="00263465" w:rsidRPr="00E94B88" w:rsidTr="00C6771F">
        <w:trPr>
          <w:trHeight w:val="23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10 2 6012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1335,1</w:t>
            </w:r>
          </w:p>
        </w:tc>
      </w:tr>
      <w:tr w:rsidR="00263465" w:rsidRPr="00E94B88" w:rsidTr="00C6771F">
        <w:trPr>
          <w:trHeight w:val="190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10 2 6512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105,4</w:t>
            </w:r>
          </w:p>
        </w:tc>
      </w:tr>
      <w:tr w:rsidR="00263465" w:rsidRPr="00E94B88" w:rsidTr="00C6771F">
        <w:trPr>
          <w:trHeight w:val="23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10 2 6512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105,4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10 2 8144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300,0</w:t>
            </w:r>
          </w:p>
        </w:tc>
      </w:tr>
      <w:tr w:rsidR="00263465" w:rsidRPr="00E94B88" w:rsidTr="00C6771F">
        <w:trPr>
          <w:trHeight w:val="6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10 2 8144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300,0</w:t>
            </w:r>
          </w:p>
        </w:tc>
      </w:tr>
      <w:tr w:rsidR="00263465" w:rsidRPr="00E94B88" w:rsidTr="00C6771F">
        <w:trPr>
          <w:trHeight w:val="4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в области кинематографии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10 3 0000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3400,0</w:t>
            </w:r>
          </w:p>
        </w:tc>
      </w:tr>
      <w:tr w:rsidR="00263465" w:rsidRPr="00E94B88" w:rsidTr="00C6771F">
        <w:trPr>
          <w:trHeight w:val="11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10 3 0059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3400,0</w:t>
            </w:r>
          </w:p>
        </w:tc>
      </w:tr>
      <w:tr w:rsidR="00263465" w:rsidRPr="00E94B88" w:rsidTr="00C6771F">
        <w:trPr>
          <w:trHeight w:val="10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10 3 0059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3400,0</w:t>
            </w:r>
          </w:p>
        </w:tc>
      </w:tr>
      <w:tr w:rsidR="00263465" w:rsidRPr="00E94B88" w:rsidTr="00C6771F">
        <w:trPr>
          <w:trHeight w:val="8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Отдельные мероприятия в области культуры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3628,8</w:t>
            </w:r>
          </w:p>
        </w:tc>
      </w:tr>
      <w:tr w:rsidR="00263465" w:rsidRPr="00E94B88" w:rsidTr="00C6771F">
        <w:trPr>
          <w:trHeight w:val="11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10 4 1030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1500,0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10 4 1030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1500,0</w:t>
            </w:r>
          </w:p>
        </w:tc>
      </w:tr>
      <w:tr w:rsidR="00263465" w:rsidRPr="00E94B88" w:rsidTr="00C6771F">
        <w:trPr>
          <w:trHeight w:val="5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для старшего поколения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10 4 1032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600,0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10 4 1032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600,0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посвященные юбилейным и знаменательным датам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10 4 1033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1478,8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10 4 1033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1478,8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Реализация прочих мероприятий в области культуры и искусства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10 4 1053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50,0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10 4 1053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50,0</w:t>
            </w:r>
          </w:p>
        </w:tc>
      </w:tr>
      <w:tr w:rsidR="00263465" w:rsidRPr="00E94B88" w:rsidTr="00C6771F">
        <w:trPr>
          <w:trHeight w:val="17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10 5 0000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1253,0</w:t>
            </w:r>
          </w:p>
        </w:tc>
      </w:tr>
      <w:tr w:rsidR="00263465" w:rsidRPr="00E94B88" w:rsidTr="00C6771F">
        <w:trPr>
          <w:trHeight w:val="208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10 5 6012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1253,0</w:t>
            </w:r>
          </w:p>
        </w:tc>
      </w:tr>
      <w:tr w:rsidR="00263465" w:rsidRPr="00E94B88" w:rsidTr="00C6771F">
        <w:trPr>
          <w:trHeight w:val="24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10 5 6012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1253,0</w:t>
            </w:r>
          </w:p>
        </w:tc>
      </w:tr>
      <w:tr w:rsidR="00263465" w:rsidRPr="00E94B88" w:rsidTr="00C6771F">
        <w:trPr>
          <w:trHeight w:val="19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11 0 0000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12196,9</w:t>
            </w:r>
          </w:p>
        </w:tc>
      </w:tr>
      <w:tr w:rsidR="00263465" w:rsidRPr="00E94B88" w:rsidTr="00C6771F">
        <w:trPr>
          <w:trHeight w:val="12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7296,9</w:t>
            </w:r>
          </w:p>
        </w:tc>
      </w:tr>
      <w:tr w:rsidR="00263465" w:rsidRPr="00E94B88" w:rsidTr="00C6771F">
        <w:trPr>
          <w:trHeight w:val="22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4949,6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2265,7</w:t>
            </w:r>
          </w:p>
        </w:tc>
      </w:tr>
      <w:tr w:rsidR="00263465" w:rsidRPr="00E94B88" w:rsidTr="00C6771F">
        <w:trPr>
          <w:trHeight w:val="5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81,6</w:t>
            </w:r>
          </w:p>
        </w:tc>
      </w:tr>
      <w:tr w:rsidR="00263465" w:rsidRPr="00E94B88" w:rsidTr="00C6771F">
        <w:trPr>
          <w:trHeight w:val="11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организации и проведению мероприятий в области физической культуры и спорта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11 0 1037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750,0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11 0 1037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750,0</w:t>
            </w:r>
          </w:p>
        </w:tc>
      </w:tr>
      <w:tr w:rsidR="00263465" w:rsidRPr="00E94B88" w:rsidTr="00C6771F">
        <w:trPr>
          <w:trHeight w:val="11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развитию спортивных сооружений на территории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11 0 1038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4150,0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11 0 1038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50,0</w:t>
            </w:r>
          </w:p>
        </w:tc>
      </w:tr>
      <w:tr w:rsidR="00263465" w:rsidRPr="00E94B88" w:rsidTr="00C6771F">
        <w:trPr>
          <w:trHeight w:val="126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11 0 1038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4100,0</w:t>
            </w:r>
          </w:p>
        </w:tc>
      </w:tr>
      <w:tr w:rsidR="00263465" w:rsidRPr="00E94B88" w:rsidTr="00C6771F">
        <w:trPr>
          <w:trHeight w:val="190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12 0 0000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1800,0</w:t>
            </w:r>
          </w:p>
        </w:tc>
      </w:tr>
      <w:tr w:rsidR="00263465" w:rsidRPr="00E94B88" w:rsidTr="00C6771F">
        <w:trPr>
          <w:trHeight w:val="151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12 0 1039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1800,0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12 0 1039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1800,0</w:t>
            </w:r>
          </w:p>
        </w:tc>
      </w:tr>
      <w:tr w:rsidR="00263465" w:rsidRPr="00E94B88" w:rsidTr="00C6771F">
        <w:trPr>
          <w:trHeight w:val="193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 xml:space="preserve"> 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13 0 0000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9014,9</w:t>
            </w:r>
          </w:p>
        </w:tc>
      </w:tr>
      <w:tr w:rsidR="00263465" w:rsidRPr="00E94B88" w:rsidTr="00C6771F">
        <w:trPr>
          <w:trHeight w:val="11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5127,6</w:t>
            </w:r>
          </w:p>
        </w:tc>
      </w:tr>
      <w:tr w:rsidR="00263465" w:rsidRPr="00E94B88" w:rsidTr="00C6771F">
        <w:trPr>
          <w:trHeight w:val="23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4442,0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683,4</w:t>
            </w:r>
          </w:p>
        </w:tc>
      </w:tr>
      <w:tr w:rsidR="00263465" w:rsidRPr="00E94B88" w:rsidTr="00C6771F">
        <w:trPr>
          <w:trHeight w:val="5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13 0 0059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2,2</w:t>
            </w:r>
          </w:p>
        </w:tc>
      </w:tr>
      <w:tr w:rsidR="00263465" w:rsidRPr="00E94B88" w:rsidTr="00C6771F">
        <w:trPr>
          <w:trHeight w:val="151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13 0 1004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3887,3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13 0 1004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3887,3</w:t>
            </w:r>
          </w:p>
        </w:tc>
      </w:tr>
      <w:tr w:rsidR="00263465" w:rsidRPr="00E94B88" w:rsidTr="00C6771F">
        <w:trPr>
          <w:trHeight w:val="16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14 0 0000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70,0</w:t>
            </w:r>
          </w:p>
        </w:tc>
      </w:tr>
      <w:tr w:rsidR="00263465" w:rsidRPr="00E94B88" w:rsidTr="00C6771F">
        <w:trPr>
          <w:trHeight w:val="43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развитию архивного дела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14 0 1056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14 0 1056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70,0</w:t>
            </w:r>
          </w:p>
        </w:tc>
      </w:tr>
      <w:tr w:rsidR="00263465" w:rsidRPr="00E94B88" w:rsidTr="00C6771F">
        <w:trPr>
          <w:trHeight w:val="21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"Развитие пассажирского транспорта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15 0 0000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1500,0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Мероприятия по развитию пассажирского транспорта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15 0 1005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1500,0</w:t>
            </w:r>
          </w:p>
        </w:tc>
      </w:tr>
      <w:tr w:rsidR="00263465" w:rsidRPr="00E94B88" w:rsidTr="00C6771F">
        <w:trPr>
          <w:trHeight w:val="91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15 0 1005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1500,0</w:t>
            </w:r>
          </w:p>
        </w:tc>
      </w:tr>
      <w:tr w:rsidR="00263465" w:rsidRPr="00E94B88" w:rsidTr="00C6771F">
        <w:trPr>
          <w:trHeight w:val="30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"Социальная поддержка участников Великой Отечественной войны, тружеников тыла и других, приравненных к ним граждан,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16 0 0000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750,0</w:t>
            </w:r>
          </w:p>
        </w:tc>
      </w:tr>
      <w:tr w:rsidR="00263465" w:rsidRPr="00E94B88" w:rsidTr="00C6771F">
        <w:trPr>
          <w:trHeight w:val="27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ТГП ТР, нуждающимся в проведении ремонта жилого помещения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16 0 1056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750,0</w:t>
            </w:r>
          </w:p>
        </w:tc>
      </w:tr>
      <w:tr w:rsidR="00263465" w:rsidRPr="00E94B88" w:rsidTr="00C6771F">
        <w:trPr>
          <w:trHeight w:val="10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16 0 1056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750,0</w:t>
            </w:r>
          </w:p>
        </w:tc>
      </w:tr>
      <w:tr w:rsidR="00263465" w:rsidRPr="00E94B88" w:rsidTr="00C6771F">
        <w:trPr>
          <w:trHeight w:val="22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Муниципальная программа "Организация и проведение общественных работ на территории Тимашевского городского поселения Тимашевского района на 2015-2017 годы"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17 0 0000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100,0</w:t>
            </w:r>
          </w:p>
        </w:tc>
      </w:tr>
      <w:tr w:rsidR="00263465" w:rsidRPr="00E94B88" w:rsidTr="00C6771F">
        <w:trPr>
          <w:trHeight w:val="12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Мероприятия по благоустройству территории Тимашевского городского поселения Тимашевского района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17 0 1057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C6771F">
        <w:trPr>
          <w:trHeight w:val="91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17 0 1057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100,0</w:t>
            </w:r>
          </w:p>
        </w:tc>
      </w:tr>
      <w:tr w:rsidR="00263465" w:rsidRPr="00E94B88" w:rsidTr="00C6771F">
        <w:trPr>
          <w:trHeight w:val="12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50 0 0000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1757,7</w:t>
            </w:r>
          </w:p>
        </w:tc>
      </w:tr>
      <w:tr w:rsidR="00263465" w:rsidRPr="00E94B88" w:rsidTr="00C6771F">
        <w:trPr>
          <w:trHeight w:val="7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Высшее должностное лицо (глава)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50 1 0000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1757,7</w:t>
            </w:r>
          </w:p>
        </w:tc>
      </w:tr>
      <w:tr w:rsidR="00263465" w:rsidRPr="00E94B88" w:rsidTr="00C6771F">
        <w:trPr>
          <w:trHeight w:val="7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50 1 0019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1757,7</w:t>
            </w:r>
          </w:p>
        </w:tc>
      </w:tr>
      <w:tr w:rsidR="00263465" w:rsidRPr="00E94B88" w:rsidTr="00C6771F">
        <w:trPr>
          <w:trHeight w:val="23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50 1 0019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1757,7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Обеспечение деятельности Совета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51 0 0000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166,7</w:t>
            </w:r>
          </w:p>
        </w:tc>
      </w:tr>
      <w:tr w:rsidR="00263465" w:rsidRPr="00E94B88" w:rsidTr="00C6771F">
        <w:trPr>
          <w:trHeight w:val="6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Обеспечение функционирования Совета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51 1 0000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2,0</w:t>
            </w:r>
          </w:p>
        </w:tc>
      </w:tr>
      <w:tr w:rsidR="00263465" w:rsidRPr="00E94B88" w:rsidTr="00C6771F">
        <w:trPr>
          <w:trHeight w:val="6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51 1 0019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2,0</w:t>
            </w:r>
          </w:p>
        </w:tc>
      </w:tr>
      <w:tr w:rsidR="00263465" w:rsidRPr="00E94B88" w:rsidTr="00C6771F">
        <w:trPr>
          <w:trHeight w:val="8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51 1 0019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2,0</w:t>
            </w:r>
          </w:p>
        </w:tc>
      </w:tr>
      <w:tr w:rsidR="00263465" w:rsidRPr="00E94B88" w:rsidTr="00C6771F">
        <w:trPr>
          <w:trHeight w:val="8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Обеспечение выполнений функций в области финансового надзора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51 2 0000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164,7</w:t>
            </w:r>
          </w:p>
        </w:tc>
      </w:tr>
      <w:tr w:rsidR="00263465" w:rsidRPr="00E94B88" w:rsidTr="00C6771F">
        <w:trPr>
          <w:trHeight w:val="163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51 2 2001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164,7</w:t>
            </w:r>
          </w:p>
        </w:tc>
      </w:tr>
      <w:tr w:rsidR="00263465" w:rsidRPr="00E94B88" w:rsidTr="00C6771F">
        <w:trPr>
          <w:trHeight w:val="5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51 2 2001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164,7</w:t>
            </w:r>
          </w:p>
        </w:tc>
      </w:tr>
      <w:tr w:rsidR="00263465" w:rsidRPr="00E94B88" w:rsidTr="00C6771F">
        <w:trPr>
          <w:trHeight w:val="7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Обеспечение деятельности администрации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52 0 0000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20956,5</w:t>
            </w:r>
          </w:p>
        </w:tc>
      </w:tr>
      <w:tr w:rsidR="00263465" w:rsidRPr="00E94B88" w:rsidTr="00C6771F">
        <w:trPr>
          <w:trHeight w:val="7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52 1 0000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20445,8</w:t>
            </w:r>
          </w:p>
        </w:tc>
      </w:tr>
      <w:tr w:rsidR="00263465" w:rsidRPr="00E94B88" w:rsidTr="00C6771F">
        <w:trPr>
          <w:trHeight w:val="79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52 1 0019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20445,8</w:t>
            </w:r>
          </w:p>
        </w:tc>
      </w:tr>
      <w:tr w:rsidR="00263465" w:rsidRPr="00E94B88" w:rsidTr="00C6771F">
        <w:trPr>
          <w:trHeight w:val="223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52 1 0019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19888,0</w:t>
            </w:r>
          </w:p>
        </w:tc>
      </w:tr>
      <w:tr w:rsidR="00263465" w:rsidRPr="00E94B88" w:rsidTr="00C6771F">
        <w:trPr>
          <w:trHeight w:val="7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52 1 0019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505,6</w:t>
            </w:r>
          </w:p>
        </w:tc>
      </w:tr>
      <w:tr w:rsidR="00263465" w:rsidRPr="00E94B88" w:rsidTr="00C6771F">
        <w:trPr>
          <w:trHeight w:val="33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52 1 0019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52,2</w:t>
            </w:r>
          </w:p>
        </w:tc>
      </w:tr>
      <w:tr w:rsidR="00263465" w:rsidRPr="00E94B88" w:rsidTr="00C6771F">
        <w:trPr>
          <w:trHeight w:val="8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Обеспечение функционирования администртивной комиссии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52 2 0000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12,4</w:t>
            </w:r>
          </w:p>
        </w:tc>
      </w:tr>
      <w:tr w:rsidR="00263465" w:rsidRPr="00E94B88" w:rsidTr="00C6771F">
        <w:trPr>
          <w:trHeight w:val="11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52 2 6019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12,4</w:t>
            </w:r>
          </w:p>
        </w:tc>
      </w:tr>
      <w:tr w:rsidR="00263465" w:rsidRPr="00E94B88" w:rsidTr="00C6771F">
        <w:trPr>
          <w:trHeight w:val="8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52 2 6019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12,4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52 3 0000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300,0</w:t>
            </w:r>
          </w:p>
        </w:tc>
      </w:tr>
      <w:tr w:rsidR="00263465" w:rsidRPr="00E94B88" w:rsidTr="00C6771F">
        <w:trPr>
          <w:trHeight w:val="9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Резервные фонды администрации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52 3 2059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300,0</w:t>
            </w:r>
          </w:p>
        </w:tc>
      </w:tr>
      <w:tr w:rsidR="00263465" w:rsidRPr="00E94B88" w:rsidTr="00C6771F">
        <w:trPr>
          <w:trHeight w:val="3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52 3 2059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300,0</w:t>
            </w:r>
          </w:p>
        </w:tc>
      </w:tr>
      <w:tr w:rsidR="00263465" w:rsidRPr="00E94B88" w:rsidTr="00C6771F">
        <w:trPr>
          <w:trHeight w:val="87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Обеспечение выполнений функций в области финансового надзора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52 4 0000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198,3</w:t>
            </w:r>
          </w:p>
        </w:tc>
      </w:tr>
      <w:tr w:rsidR="00263465" w:rsidRPr="00E94B88" w:rsidTr="00C6771F">
        <w:trPr>
          <w:trHeight w:val="16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межбюджетные трансферты на реализацию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52 4 2002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198,3</w:t>
            </w:r>
          </w:p>
        </w:tc>
      </w:tr>
      <w:tr w:rsidR="00263465" w:rsidRPr="00E94B88" w:rsidTr="00C6771F">
        <w:trPr>
          <w:trHeight w:val="67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52 4 2002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198,3</w:t>
            </w:r>
          </w:p>
        </w:tc>
      </w:tr>
      <w:tr w:rsidR="00263465" w:rsidRPr="00E94B88" w:rsidTr="00C6771F">
        <w:trPr>
          <w:trHeight w:val="111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62 0 0000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395,9</w:t>
            </w:r>
          </w:p>
        </w:tc>
      </w:tr>
      <w:tr w:rsidR="00263465" w:rsidRPr="00E94B88" w:rsidTr="00C6771F">
        <w:trPr>
          <w:trHeight w:val="7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Расходные обязательства по исполнительным листам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62 0 1055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395,9</w:t>
            </w:r>
          </w:p>
        </w:tc>
      </w:tr>
      <w:tr w:rsidR="00263465" w:rsidRPr="00E94B88" w:rsidTr="00C6771F">
        <w:trPr>
          <w:trHeight w:val="3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62 0 1055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800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395,9</w:t>
            </w:r>
          </w:p>
        </w:tc>
      </w:tr>
      <w:tr w:rsidR="00263465" w:rsidRPr="00E94B88" w:rsidTr="00C6771F">
        <w:trPr>
          <w:trHeight w:val="76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Организационно- воспитательная работа с молодежью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63 0 0000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10405,4</w:t>
            </w:r>
          </w:p>
        </w:tc>
      </w:tr>
      <w:tr w:rsidR="00263465" w:rsidRPr="00E94B88" w:rsidTr="00C6771F">
        <w:trPr>
          <w:trHeight w:val="7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63 0 1052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10405,4</w:t>
            </w:r>
          </w:p>
        </w:tc>
      </w:tr>
      <w:tr w:rsidR="00263465" w:rsidRPr="00E94B88" w:rsidTr="00C6771F">
        <w:trPr>
          <w:trHeight w:val="11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63 0 1052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10405,4</w:t>
            </w:r>
          </w:p>
        </w:tc>
      </w:tr>
      <w:tr w:rsidR="00263465" w:rsidRPr="00E94B88" w:rsidTr="00C6771F">
        <w:trPr>
          <w:trHeight w:val="8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Мероприятия в области жилищного хозяйства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70 0 0000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1662,5</w:t>
            </w:r>
          </w:p>
        </w:tc>
      </w:tr>
      <w:tr w:rsidR="00263465" w:rsidRPr="00E94B88" w:rsidTr="00C6771F">
        <w:trPr>
          <w:trHeight w:val="20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Приобретение жилых помещений для малоимущих граждан, принятых на учет в качестве нуждающихся в жилых помещениях, предоставленных по договорам социального найма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70 0 1054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1662,5</w:t>
            </w:r>
          </w:p>
        </w:tc>
      </w:tr>
      <w:tr w:rsidR="00263465" w:rsidRPr="00E94B88" w:rsidTr="00C6771F">
        <w:trPr>
          <w:trHeight w:val="132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70 0 1054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1662,5</w:t>
            </w:r>
          </w:p>
        </w:tc>
      </w:tr>
      <w:tr w:rsidR="00263465" w:rsidRPr="00E94B88" w:rsidTr="00C6771F">
        <w:trPr>
          <w:trHeight w:val="40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Непрограммные расходы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99 0 0000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  <w:bCs/>
              </w:rPr>
            </w:pPr>
            <w:r w:rsidRPr="00E94B88">
              <w:rPr>
                <w:rFonts w:ascii="Arial" w:hAnsi="Arial" w:cs="Arial"/>
                <w:bCs/>
              </w:rPr>
              <w:t>1396,8</w:t>
            </w:r>
          </w:p>
        </w:tc>
      </w:tr>
      <w:tr w:rsidR="00263465" w:rsidRPr="00E94B88" w:rsidTr="00C6771F">
        <w:trPr>
          <w:trHeight w:val="20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99 0 1006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52,5</w:t>
            </w:r>
          </w:p>
        </w:tc>
      </w:tr>
      <w:tr w:rsidR="00263465" w:rsidRPr="00E94B88" w:rsidTr="00C6771F">
        <w:trPr>
          <w:trHeight w:val="90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99 0 1006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52,5</w:t>
            </w:r>
          </w:p>
        </w:tc>
      </w:tr>
      <w:tr w:rsidR="00263465" w:rsidRPr="00E94B88" w:rsidTr="00C6771F">
        <w:trPr>
          <w:trHeight w:val="70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Расходные обязательства прошлых лет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1344,3</w:t>
            </w:r>
          </w:p>
        </w:tc>
      </w:tr>
      <w:tr w:rsidR="00263465" w:rsidRPr="00E94B88" w:rsidTr="00C6771F">
        <w:trPr>
          <w:trHeight w:val="19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390,7</w:t>
            </w:r>
          </w:p>
        </w:tc>
      </w:tr>
      <w:tr w:rsidR="00263465" w:rsidRPr="00E94B88" w:rsidTr="00C6771F">
        <w:trPr>
          <w:trHeight w:val="82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390,7</w:t>
            </w:r>
          </w:p>
        </w:tc>
      </w:tr>
      <w:tr w:rsidR="00263465" w:rsidRPr="00E94B88" w:rsidTr="00C6771F">
        <w:trPr>
          <w:trHeight w:val="85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Мероприятия по землеустройству и землепользованию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99 9 1018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198,7</w:t>
            </w:r>
          </w:p>
        </w:tc>
      </w:tr>
      <w:tr w:rsidR="00263465" w:rsidRPr="00E94B88" w:rsidTr="00C6771F">
        <w:trPr>
          <w:trHeight w:val="7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99 9 1018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198,7</w:t>
            </w:r>
          </w:p>
        </w:tc>
      </w:tr>
      <w:tr w:rsidR="00263465" w:rsidRPr="00E94B88" w:rsidTr="00C6771F">
        <w:trPr>
          <w:trHeight w:val="7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310,7</w:t>
            </w:r>
          </w:p>
        </w:tc>
      </w:tr>
      <w:tr w:rsidR="00263465" w:rsidRPr="00E94B88" w:rsidTr="00C6771F">
        <w:trPr>
          <w:trHeight w:val="7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310,7</w:t>
            </w:r>
          </w:p>
        </w:tc>
      </w:tr>
      <w:tr w:rsidR="00263465" w:rsidRPr="00E94B88" w:rsidTr="00C6771F">
        <w:trPr>
          <w:trHeight w:val="54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99 9 1024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10,7</w:t>
            </w:r>
          </w:p>
        </w:tc>
      </w:tr>
      <w:tr w:rsidR="00263465" w:rsidRPr="00E94B88" w:rsidTr="00C6771F">
        <w:trPr>
          <w:trHeight w:val="7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99 9 1024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10,7</w:t>
            </w:r>
          </w:p>
        </w:tc>
      </w:tr>
      <w:tr w:rsidR="00263465" w:rsidRPr="00E94B88" w:rsidTr="00C6771F">
        <w:trPr>
          <w:trHeight w:val="7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3,6</w:t>
            </w:r>
          </w:p>
        </w:tc>
      </w:tr>
      <w:tr w:rsidR="00263465" w:rsidRPr="00E94B88" w:rsidTr="00C6771F">
        <w:trPr>
          <w:trHeight w:val="78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3,6</w:t>
            </w:r>
          </w:p>
        </w:tc>
      </w:tr>
      <w:tr w:rsidR="00263465" w:rsidRPr="00E94B88" w:rsidTr="00C6771F">
        <w:trPr>
          <w:trHeight w:val="121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99 9 1042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424,8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99 9 1042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424,8</w:t>
            </w:r>
          </w:p>
        </w:tc>
      </w:tr>
      <w:tr w:rsidR="00263465" w:rsidRPr="00E94B88" w:rsidTr="00C6771F">
        <w:trPr>
          <w:trHeight w:val="75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Другие мероприятия по содержанию автомобильных дорог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99 9 1043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5,1</w:t>
            </w:r>
          </w:p>
        </w:tc>
      </w:tr>
      <w:tr w:rsidR="00263465" w:rsidRPr="00E94B88" w:rsidTr="00C6771F">
        <w:trPr>
          <w:trHeight w:val="990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99 9 1043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5,1</w:t>
            </w:r>
          </w:p>
        </w:tc>
      </w:tr>
      <w:tr w:rsidR="00263465" w:rsidRPr="00E94B88" w:rsidTr="00C6771F">
        <w:trPr>
          <w:trHeight w:val="345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rPr>
                <w:rFonts w:ascii="Arial" w:hAnsi="Arial" w:cs="Arial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E94B88" w:rsidRDefault="00263465" w:rsidP="00B65C95">
            <w:pPr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"</w:t>
            </w:r>
          </w:p>
        </w:tc>
      </w:tr>
    </w:tbl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Заведующий финансовым сектором администрации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городского поселения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>С.М.Лысова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ПРИЛОЖЕНИЕ № 5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к решению Совета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 xml:space="preserve">Тимашевского городского поселения 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«ПРИЛОЖЕНИЕ № 7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УТВЕРЖДЕНА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17.12.2014 № 24</w:t>
      </w:r>
    </w:p>
    <w:p w:rsidR="00263465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  <w:sectPr w:rsidR="00263465" w:rsidSect="00E94B88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E94B88">
        <w:rPr>
          <w:rFonts w:ascii="Arial" w:hAnsi="Arial" w:cs="Arial"/>
        </w:rPr>
        <w:t>(в редакции решения Совета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Тимашевского городского поселения 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18.02.2015 № 35,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18.03.2015 № 38,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49)</w:t>
      </w:r>
    </w:p>
    <w:p w:rsidR="00263465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tbl>
      <w:tblPr>
        <w:tblW w:w="13031" w:type="dxa"/>
        <w:tblInd w:w="93" w:type="dxa"/>
        <w:tblLayout w:type="fixed"/>
        <w:tblLook w:val="0000"/>
      </w:tblPr>
      <w:tblGrid>
        <w:gridCol w:w="445"/>
        <w:gridCol w:w="2450"/>
        <w:gridCol w:w="900"/>
        <w:gridCol w:w="732"/>
        <w:gridCol w:w="168"/>
        <w:gridCol w:w="288"/>
        <w:gridCol w:w="379"/>
        <w:gridCol w:w="953"/>
        <w:gridCol w:w="540"/>
        <w:gridCol w:w="720"/>
        <w:gridCol w:w="1620"/>
        <w:gridCol w:w="1620"/>
        <w:gridCol w:w="1440"/>
        <w:gridCol w:w="776"/>
      </w:tblGrid>
      <w:tr w:rsidR="00263465" w:rsidRPr="00793E8A" w:rsidTr="004A7973">
        <w:trPr>
          <w:gridAfter w:val="1"/>
          <w:wAfter w:w="776" w:type="dxa"/>
          <w:trHeight w:val="3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181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B8699D" w:rsidRDefault="00263465" w:rsidP="00913C3C">
            <w:pPr>
              <w:jc w:val="center"/>
              <w:rPr>
                <w:rFonts w:ascii="Arial" w:hAnsi="Arial" w:cs="Arial"/>
                <w:b/>
              </w:rPr>
            </w:pPr>
            <w:r w:rsidRPr="00B8699D">
              <w:rPr>
                <w:rFonts w:ascii="Arial" w:hAnsi="Arial" w:cs="Arial"/>
                <w:b/>
              </w:rPr>
              <w:t>ВЕДОМСТВЕННАЯ  СТРУКТУРА</w:t>
            </w:r>
          </w:p>
        </w:tc>
      </w:tr>
      <w:tr w:rsidR="00263465" w:rsidRPr="00793E8A" w:rsidTr="004A7973">
        <w:trPr>
          <w:gridAfter w:val="1"/>
          <w:wAfter w:w="776" w:type="dxa"/>
          <w:trHeight w:val="12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181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B8699D" w:rsidRDefault="00263465" w:rsidP="00913C3C">
            <w:pPr>
              <w:jc w:val="center"/>
              <w:rPr>
                <w:rFonts w:ascii="Arial" w:hAnsi="Arial" w:cs="Arial"/>
                <w:b/>
              </w:rPr>
            </w:pPr>
            <w:r w:rsidRPr="00B8699D">
              <w:rPr>
                <w:rFonts w:ascii="Arial" w:hAnsi="Arial" w:cs="Arial"/>
                <w:b/>
              </w:rPr>
              <w:t>расходов бюджета поселения, перечень и коды главных распорядителей средств бюджета поселения, перечень разделов, подразделов, целевых статей (муниципальных программ Тимашевского городского поселения Тимашевского района и непрограмных направлений деятельности), групп видов расходов бюжета поселения на  2015 год</w:t>
            </w:r>
          </w:p>
        </w:tc>
      </w:tr>
      <w:tr w:rsidR="00263465" w:rsidRPr="00793E8A" w:rsidTr="004A7973">
        <w:trPr>
          <w:gridAfter w:val="1"/>
          <w:wAfter w:w="776" w:type="dxa"/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 </w:t>
            </w:r>
          </w:p>
        </w:tc>
      </w:tr>
      <w:tr w:rsidR="00263465" w:rsidRPr="00793E8A" w:rsidTr="004A7973">
        <w:trPr>
          <w:gridAfter w:val="1"/>
          <w:wAfter w:w="776" w:type="dxa"/>
          <w:trHeight w:val="111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Рз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ПР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Утверждено в бюджете на 2014 год</w:t>
            </w:r>
          </w:p>
        </w:tc>
      </w:tr>
      <w:tr w:rsidR="00263465" w:rsidRPr="00793E8A" w:rsidTr="004A7973">
        <w:trPr>
          <w:gridAfter w:val="1"/>
          <w:wAfter w:w="776" w:type="dxa"/>
          <w:trHeight w:val="5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270601,4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16359,3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286960,7</w:t>
            </w:r>
          </w:p>
        </w:tc>
      </w:tr>
      <w:tr w:rsidR="00263465" w:rsidRPr="00793E8A" w:rsidTr="004A7973">
        <w:trPr>
          <w:gridAfter w:val="1"/>
          <w:wAfter w:w="776" w:type="dxa"/>
          <w:trHeight w:val="3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в том числе: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263465" w:rsidRPr="00793E8A" w:rsidTr="004A7973">
        <w:trPr>
          <w:gridAfter w:val="1"/>
          <w:wAfter w:w="776" w:type="dxa"/>
          <w:trHeight w:val="3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166,7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166,7</w:t>
            </w:r>
          </w:p>
        </w:tc>
      </w:tr>
      <w:tr w:rsidR="00263465" w:rsidRPr="00793E8A" w:rsidTr="004A7973">
        <w:trPr>
          <w:gridAfter w:val="1"/>
          <w:wAfter w:w="776" w:type="dxa"/>
          <w:trHeight w:val="15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</w:tr>
      <w:tr w:rsidR="00263465" w:rsidRPr="00793E8A" w:rsidTr="004A7973">
        <w:trPr>
          <w:gridAfter w:val="1"/>
          <w:wAfter w:w="776" w:type="dxa"/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</w:tr>
      <w:tr w:rsidR="00263465" w:rsidRPr="00793E8A" w:rsidTr="004A7973">
        <w:trPr>
          <w:gridAfter w:val="1"/>
          <w:wAfter w:w="776" w:type="dxa"/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</w:tr>
      <w:tr w:rsidR="00263465" w:rsidRPr="00793E8A" w:rsidTr="004A7973">
        <w:trPr>
          <w:gridAfter w:val="1"/>
          <w:wAfter w:w="776" w:type="dxa"/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</w:tr>
      <w:tr w:rsidR="00263465" w:rsidRPr="00793E8A" w:rsidTr="004A7973">
        <w:trPr>
          <w:gridAfter w:val="1"/>
          <w:wAfter w:w="776" w:type="dxa"/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</w:tr>
      <w:tr w:rsidR="00263465" w:rsidRPr="00793E8A" w:rsidTr="004A7973">
        <w:trPr>
          <w:gridAfter w:val="1"/>
          <w:wAfter w:w="776" w:type="dxa"/>
          <w:trHeight w:val="12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</w:tr>
      <w:tr w:rsidR="00263465" w:rsidRPr="00793E8A" w:rsidTr="004A7973">
        <w:trPr>
          <w:gridAfter w:val="1"/>
          <w:wAfter w:w="776" w:type="dxa"/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</w:tr>
      <w:tr w:rsidR="00263465" w:rsidRPr="00793E8A" w:rsidTr="004A7973">
        <w:trPr>
          <w:gridAfter w:val="1"/>
          <w:wAfter w:w="776" w:type="dxa"/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</w:tr>
      <w:tr w:rsidR="00263465" w:rsidRPr="00793E8A" w:rsidTr="004A7973">
        <w:trPr>
          <w:gridAfter w:val="1"/>
          <w:wAfter w:w="776" w:type="dxa"/>
          <w:trHeight w:val="12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</w:tr>
      <w:tr w:rsidR="00263465" w:rsidRPr="00793E8A" w:rsidTr="004A7973">
        <w:trPr>
          <w:gridAfter w:val="1"/>
          <w:wAfter w:w="776" w:type="dxa"/>
          <w:trHeight w:val="3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164,7</w:t>
            </w:r>
          </w:p>
        </w:tc>
      </w:tr>
      <w:tr w:rsidR="00263465" w:rsidRPr="00793E8A" w:rsidTr="004A7973">
        <w:trPr>
          <w:trHeight w:val="3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34030,5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2,0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34032,5</w:t>
            </w:r>
          </w:p>
        </w:tc>
      </w:tr>
      <w:tr w:rsidR="00263465" w:rsidRPr="00793E8A" w:rsidTr="004A7973">
        <w:trPr>
          <w:trHeight w:val="11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50 0 0000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9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1757,7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20654,5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20656,5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20654,5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20656,5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20642,1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-196,3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20445,8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20642,1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-196,3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20445,8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9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20084,3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-196,3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19888,0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505,6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505,6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3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функционирования администртивной комиссии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198,3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52 4 2002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198,3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52 4 2002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198,3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3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52 3 0000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3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11318,3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11318,3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7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Муниципальная программа "Обеспечение безопасности населения и территории Тимашевского городского поселения Тимашевского района на 2015-2017 годы"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1488,8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1488,8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1488,8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1488,8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Предоставление субсидий бюджетным, автономным уреждениям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188,8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188,8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392,1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02 0 1006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392,1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02 0 1006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192,1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02 0 1006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03 0 1008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0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03 0 1008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Муниципальная программа "Молодежь Тимашевского городского поселения Тимашевского района  на 2015-2017 годы"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Реализация мероприятий по профилактике алкоголизма, наркомании и токсикомании на территории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04 0 1007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04 0 1007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4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9014,9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9014,9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5127,6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5127,6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9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Рсходы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4442,0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4442,0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0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683,4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683,4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01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Прочие обязательства муниципального образования в части компенсационных выплат органам территориального общественного самоуправления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13 0 1004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3887,3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3887,3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13 0 1004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3887,3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3887,3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Мероприятия по развитию архивного дела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14 0 1056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14 0 1056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99 0 1006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99 0 1006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5337,2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308,0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5645,2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3599,4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3789,4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Муниципальная программа "Обеспечение безопасности населения и территории Тимашевского городского поселения Тимашевского района на 2015-2017 годы"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3599,4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3789,4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3579,4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3579,4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0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3139,5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3139,5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432,9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432,9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03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98,0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98,0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92,0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102,0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03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92,0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102,0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1737,8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1855,8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4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Муниципальная программа "Обеспечение безопасности населения и территории Тимашевского городского поселения Тимашевского района на 2015-2017 годы"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1737,8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1855,8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01 0 1011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722,8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722,8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01 0 1011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722,8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722,8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1118,0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01 0 1013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1118,0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01 0 1014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01 0 1014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64951,4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6114,0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71065,4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Транспорт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"Развитие пассажирского транспорта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Мероприятия по развитию пассажирского транспорта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15 0 1005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15 01005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Дорожное хозяйство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53311,2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7480,0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60791,2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1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52881,3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7480,0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60361,3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08 0 1016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10251,2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-153,0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10098,2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08 0 1016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6490,0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-153,0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6337,0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08 0 1016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3761,2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3761,2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08 0 1042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33125,1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33125,1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08 0 1042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33125,1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33125,1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08 0 1043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7635,0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7635,0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08 0 1043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7635,0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7635,0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08 0 6027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7480,0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7480,0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08 0 6027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7480,0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7480,0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08 0 6527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1870,0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153,0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2023,0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08 0 6527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1870,0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153,0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2023,0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429,9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429,9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Расходные обязательства прошлых лет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429,9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429,9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424,8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424,8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424,8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424,8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10140,2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-1366,0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8774,2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0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2912,8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-1366,0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1546,8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02 0 1006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2398,8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-1366,0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1032,8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02 0 1006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2398,8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-1366,0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1032,8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02 0 1018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514,0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514,0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02 0 1018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514,0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514,0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05 0 0000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Мероприятия в области строительства, архитектуры и градостроительства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05 0 1017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05 0 1017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06 0 0000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138,0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Поддержка малого и среднего предпринимательства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06 0 1019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138,0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06 0 1019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138,0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589,4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589,4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Расходные обязательства прошлых лет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589,4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589,4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105297,9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2681,3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107979,2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1662,5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1662,5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Мероприятия в области жилищного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1662,5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1662,5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Приобретение жилых помещений для малоимущих граждан, принятых на учет в качестве нуждающихся в жилых помещениях, предоставленных по договорам социального найма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70 0 1054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1662,5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1662,5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70 0 1054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1662,5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1662,5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20753,7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2114,3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22868,0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20443,0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2114,3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20537,0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Газификация Тимашевского городского поселения Тимашевского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2296,7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2390,7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1093,9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1187,9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1202,8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1202,8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8986,5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8986,5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3086,5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3086,5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5900,0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5900,0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8935,5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8935,2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8935,5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8935,2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224,6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224,6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224,6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224,6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Капитальный ремонт, ремонт 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07 0 6238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2020,3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2020,3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07 0 6238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2020,3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2020,3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Расходные обязательства прошлых лет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66895,0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567,0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67462,0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22979,4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22979,4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3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22979,4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22979,4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07 0 1024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22979,4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22979,4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43901,3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44368,3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Озеленение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09 0 1025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09 0 1025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09 0 1026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1690,0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1690,0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09 0 1026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1690,0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1690,0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09 0 1027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37011,3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467,0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37478,3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09 0 1027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37011,3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467,0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37478,3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09 0 2501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09 0 2501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"Организация и проведение общественных работ на территории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Мероприятия по благоустройству территории Тимашевского городского поселения Тимашевского района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17 0 1057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17 0 1057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Расходные обязательства прошлых лет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Уличное освещение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Прочие мероприятия по благоустройству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99 9 1027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Другие вопросы в области жилищно- 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15986,7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15986,7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09 0 0000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15590,8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15590,8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09 0 0059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15590,8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15590,8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0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09 0 0059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10542,9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10542,9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09 0 0059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4920,9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4920,9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09 0 0059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127,0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127,0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62 0 0000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395,9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395,9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Расходные обязательства по исполнительным листам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62 0 1055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395,9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395,9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0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62 0 1055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395,9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395,9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17450,2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17450,2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0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Муниципальная программа "Молодежь Тимашевского городского поселения Тимашевского района  на 2015-2017 годы"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7044,8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7044,8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5107,8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5107,8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0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4208,1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4208,1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884,0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884,0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Реализация мероприятий по профилактике алкоголизма, наркомании и токсикомании на территории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04 0 1007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04 0 1007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04 0 1028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472,0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472,0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8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04 0 1028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422,0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04 0 1028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04 0 1029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04 0 1029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Другие мероприятия по работе с молодежью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04 0 1052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04 0 1052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Организационно-воспитательная работа с молодежью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63 0 0000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10405,4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10405,4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Другие мероприятия по работе с молодежью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63 0 1052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10405,4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10405,4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63 0 1052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10405,4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10405,4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Культура и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25581,9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6701,9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32283,8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0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19931,9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6823,1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26755,0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 "Развитие культуры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19931,9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26755,0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Дома культуры, парки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13455,3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4235,0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17690,3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11908,5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11908,5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1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8388,1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8388,1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3452,1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3452,1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68,3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68,3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2021,0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3521,0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10 1 6012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2214,0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2214,0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0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10 1 6012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2214,0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2214,0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10 1 6512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46,8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46,8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2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10 1 6512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46,8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46,8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4976,6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1335,1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6311,7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4172,8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4172,8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0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3282,0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3282,0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872,3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872,3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18,5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Реализация прочих мероприятий в области культуры и искусства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10 2 1053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398,4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398,4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10 2 1053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398,4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398,4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6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10 2 6012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1335,1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1335,1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0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10 2 6012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1335,1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1335,1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10 2 6512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105,4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105,4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9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10 2 6512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105,4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105,4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0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10 2 8144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10 2 8144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Отдельные мероприятия в области культура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10 4 0000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10 4 1030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10 4 1030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1500,0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10 5 0000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1253,0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1253,0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10 5 6012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1253,0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1253,0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9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10 5 6012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1253,0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1253,0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3400,0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"Развитие культуры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3400,0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Мероприятия в области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10 3 0000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3400,0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10 3 0059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3400,0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10 3 0059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3400,0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2450,0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-321,2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2128,8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Муниципальная программа "Развитие культуры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2450,0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2128,8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Отдельные мероприятия в области культура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10 4 0000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2450,0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2128,8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6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Мероприятия для старшего покаления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10 4 1032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10 4 1032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600,0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10 4 1033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-321,2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1478,8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10 4 1033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1800,0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-321,2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1478,8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Реализация прочих мероприятий в области культуры и искусства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10 4 1053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10 4 1053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3788,7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552,1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4340,8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3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7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03 0 4001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03 0 4001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400,4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3388,3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552,1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3940,4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03 0 0000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2638,3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3190,4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03 0 1034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558,0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558,0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03 0 1034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558,0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558,0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5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03 0 1035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03 0 1035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 "Обеспечение жильем молодых семей" на 2015 год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03 1 0000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1980,3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552,1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2532,4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 Реализация мероприяий подпрограммы "Обеспечение жильем молодых семей" федеральной целевой программы  "Жилище" на 2011-2015 годы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03 1 5020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225,6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225,6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03 1 5020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225,6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225,6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 Реализация мероприяий подпрограммы "Обеспечение жильем молодых семей" федеральной целевой программы  "Жилище" на 2011-2015 годы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03 1 7020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326,5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326,5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03 1 7020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326,5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326,5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Реализация мероприятий подпрограммы "Обеспечение жильем молодых семей" федеральной целевой программы  "Жилище" на 2011-2015 годы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03 1 8020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1980,3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1980,3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03 1 8020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1980,3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1980,3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0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"Социальная поддержка участников Великой Отечественной войны, труженников тыла и других, приравненных к ним граждан,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24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Оказание единовременной адресной материальной помощи участникам Великой Отечественной войны, труженникам тыла и другим, приравненным к ним гражданам, проживающим на территории ТГП ТР, нуждающимся в проведении ремонта жилого помещения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16 0 1056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03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16 0 1056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12196,9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12196,9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Физическая культура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12196,9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12196,9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7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11 0 0000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12196,9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12196,9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7296,9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7296,9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9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4949,6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4949,6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2265,7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2265,7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5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11 0 0059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81,6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81,6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Мероприятия по организации и проведению мероприятий в области физической культуры и спорта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11 0 1037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11 0 1037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750,0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8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Мероприятия по развитию спортивных сооружений на территории городского поселения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11 0 1038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4150,0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4150,0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9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11 0 1038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50,0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11 0 1038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4100,0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4100,0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3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  <w:r w:rsidRPr="00793E8A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1800,0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bCs/>
              </w:rPr>
            </w:pPr>
            <w:r w:rsidRPr="00793E8A">
              <w:rPr>
                <w:rFonts w:ascii="Arial" w:hAnsi="Arial" w:cs="Arial"/>
                <w:bCs/>
              </w:rPr>
              <w:t>1800,0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0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Телевидение и радиовещание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860,0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860,0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3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"Информационное обеспечение населения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860,0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860,0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12 0 1039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860,0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860,0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12 0 1039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860,0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860,0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4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Периодическая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2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Муниципальная программа "Информационное обеспечение населения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12 0 0000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11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12 0 1039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  <w:tr w:rsidR="00263465" w:rsidRPr="00793E8A" w:rsidTr="004A7973">
        <w:trPr>
          <w:trHeight w:val="78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  <w:color w:val="000000"/>
              </w:rPr>
            </w:pPr>
            <w:r w:rsidRPr="00793E8A">
              <w:rPr>
                <w:rFonts w:ascii="Arial" w:hAnsi="Arial" w:cs="Arial"/>
                <w:color w:val="000000"/>
              </w:rPr>
              <w:t>12 0 1039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465" w:rsidRPr="00793E8A" w:rsidRDefault="00263465" w:rsidP="00913C3C">
            <w:pPr>
              <w:jc w:val="right"/>
              <w:rPr>
                <w:rFonts w:ascii="Arial" w:hAnsi="Arial" w:cs="Arial"/>
              </w:rPr>
            </w:pPr>
            <w:r w:rsidRPr="00793E8A">
              <w:rPr>
                <w:rFonts w:ascii="Arial" w:hAnsi="Arial" w:cs="Arial"/>
              </w:rPr>
              <w:t>940,0</w:t>
            </w:r>
          </w:p>
        </w:tc>
        <w:tc>
          <w:tcPr>
            <w:tcW w:w="776" w:type="dxa"/>
            <w:vAlign w:val="center"/>
          </w:tcPr>
          <w:p w:rsidR="00263465" w:rsidRPr="00793E8A" w:rsidRDefault="00263465" w:rsidP="00913C3C">
            <w:pPr>
              <w:rPr>
                <w:rFonts w:ascii="Arial" w:hAnsi="Arial" w:cs="Arial"/>
              </w:rPr>
            </w:pPr>
          </w:p>
        </w:tc>
      </w:tr>
    </w:tbl>
    <w:p w:rsidR="00263465" w:rsidRPr="00E94B88" w:rsidRDefault="00263465" w:rsidP="004A7973">
      <w:pPr>
        <w:pStyle w:val="Style20"/>
        <w:widowControl/>
        <w:spacing w:line="240" w:lineRule="auto"/>
        <w:ind w:left="11160" w:firstLine="168"/>
        <w:jc w:val="center"/>
        <w:rPr>
          <w:rFonts w:ascii="Arial" w:hAnsi="Arial" w:cs="Arial"/>
        </w:rPr>
      </w:pPr>
      <w:r w:rsidRPr="00E94B88">
        <w:rPr>
          <w:rFonts w:ascii="Arial" w:hAnsi="Arial" w:cs="Arial"/>
        </w:rPr>
        <w:t>»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Заведующий финансовым сектором администрации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городского поселения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>С.М.Лысова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  <w:sectPr w:rsidR="00263465" w:rsidSect="00B8699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ПРИЛОЖЕНИЕ № 6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к решению Совета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 xml:space="preserve">Тимашевского городского поселения 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«ПРИЛОЖЕНИЕ № *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УТВЕРЖДЕНА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17.12.2014 № 24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(в редакции решения Совета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Тимашевского городского поселения 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18.02.2015 № 35,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18.03.2015 № 38,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49)</w:t>
      </w:r>
    </w:p>
    <w:p w:rsidR="00263465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81"/>
        <w:gridCol w:w="4195"/>
        <w:gridCol w:w="1673"/>
      </w:tblGrid>
      <w:tr w:rsidR="00263465" w:rsidRPr="00E94B88" w:rsidTr="00B34182">
        <w:trPr>
          <w:trHeight w:val="362"/>
        </w:trPr>
        <w:tc>
          <w:tcPr>
            <w:tcW w:w="94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65" w:rsidRPr="00120F12" w:rsidRDefault="002634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20F12">
              <w:rPr>
                <w:rFonts w:ascii="Arial" w:hAnsi="Arial" w:cs="Arial"/>
                <w:b/>
              </w:rPr>
              <w:t>ИСТОЧНИКИ</w:t>
            </w:r>
          </w:p>
        </w:tc>
      </w:tr>
      <w:tr w:rsidR="00263465" w:rsidRPr="00E94B88" w:rsidTr="00120F12">
        <w:trPr>
          <w:trHeight w:val="362"/>
        </w:trPr>
        <w:tc>
          <w:tcPr>
            <w:tcW w:w="94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65" w:rsidRPr="00120F12" w:rsidRDefault="002634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20F12">
              <w:rPr>
                <w:rFonts w:ascii="Arial" w:hAnsi="Arial" w:cs="Arial"/>
                <w:b/>
              </w:rPr>
              <w:t xml:space="preserve"> внутреннего финансирования дефицита бюджета поселения,</w:t>
            </w:r>
          </w:p>
        </w:tc>
      </w:tr>
      <w:tr w:rsidR="00263465" w:rsidRPr="00E94B88" w:rsidTr="00873A38">
        <w:trPr>
          <w:trHeight w:val="362"/>
        </w:trPr>
        <w:tc>
          <w:tcPr>
            <w:tcW w:w="94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65" w:rsidRPr="00120F12" w:rsidRDefault="002634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20F12">
              <w:rPr>
                <w:rFonts w:ascii="Arial" w:hAnsi="Arial" w:cs="Arial"/>
                <w:b/>
              </w:rPr>
              <w:t xml:space="preserve"> перечень статей  источников финансирования</w:t>
            </w:r>
          </w:p>
        </w:tc>
      </w:tr>
      <w:tr w:rsidR="00263465" w:rsidRPr="00E94B88" w:rsidTr="00F34455">
        <w:trPr>
          <w:trHeight w:val="362"/>
        </w:trPr>
        <w:tc>
          <w:tcPr>
            <w:tcW w:w="94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65" w:rsidRPr="00120F12" w:rsidRDefault="002634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20F12">
              <w:rPr>
                <w:rFonts w:ascii="Arial" w:hAnsi="Arial" w:cs="Arial"/>
                <w:b/>
              </w:rPr>
              <w:t>дефицита бюджета на 2015 год</w:t>
            </w:r>
          </w:p>
        </w:tc>
      </w:tr>
      <w:tr w:rsidR="00263465" w:rsidRPr="00E94B88">
        <w:trPr>
          <w:trHeight w:val="362"/>
        </w:trPr>
        <w:tc>
          <w:tcPr>
            <w:tcW w:w="358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1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</w:tr>
      <w:tr w:rsidR="00263465" w:rsidRPr="00E94B88">
        <w:trPr>
          <w:trHeight w:val="2892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Код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Сумма, тыс.руб.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Источники внутреннего финансирования дефицита бюджета, всего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34 581,9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000 0105 00 00 00 0000 000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34 581,9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000 0105 00 00 00 0000 500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-252 541,4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000 0105 02 00 00 0000 510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Увеличение прочих остатков средств на счетах по учету средств бюджета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-252 541,4</w:t>
            </w:r>
          </w:p>
        </w:tc>
      </w:tr>
      <w:tr w:rsidR="00263465" w:rsidRPr="00E94B88">
        <w:trPr>
          <w:trHeight w:val="727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000 0105 02 01 00 0000 510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-252 541,4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992 0105 02 01 13 0000 510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Увеличение прочих остатков денежных средств бюджетов городских поселений 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-252 541,4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000 0105 00 00 00 0000 600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287 123,3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000 0105 02 00 00 0000 610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Уменьшение прочих остатков средств на счетах по учету средств бюджета 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287 123,3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000 0105 02 01 00 0000 610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Уменьшение прочих остатков денежных средств на счетах по учету средств бюджета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287 123,3</w:t>
            </w:r>
          </w:p>
        </w:tc>
      </w:tr>
      <w:tr w:rsidR="00263465" w:rsidRPr="00E94B88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992 0105 02 01 13 0000 610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287 123,3</w:t>
            </w:r>
          </w:p>
        </w:tc>
      </w:tr>
      <w:tr w:rsidR="00263465" w:rsidRPr="00E94B88">
        <w:trPr>
          <w:trHeight w:val="362"/>
        </w:trPr>
        <w:tc>
          <w:tcPr>
            <w:tcW w:w="358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465" w:rsidRPr="00E94B88" w:rsidRDefault="002634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"</w:t>
            </w:r>
          </w:p>
        </w:tc>
      </w:tr>
    </w:tbl>
    <w:p w:rsidR="00263465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Начальник отдела экономики 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и прогнозирования администрации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городского поселения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>Е.А.Проценко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ПРИЛОЖЕНИЕ № 7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к решению Совета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 xml:space="preserve">Тимашевского городского поселения </w:t>
      </w:r>
    </w:p>
    <w:p w:rsidR="00263465" w:rsidRPr="00E94B88" w:rsidRDefault="00263465" w:rsidP="00B65C95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</w:rPr>
      </w:pPr>
      <w:r w:rsidRPr="00E94B88">
        <w:rPr>
          <w:rFonts w:ascii="Arial" w:hAnsi="Arial" w:cs="Arial"/>
          <w:bCs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«ПРИЛОЖЕНИЕ № 9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УТВЕРЖДЕН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263465" w:rsidRPr="00E94B88" w:rsidRDefault="00263465" w:rsidP="00B65C95">
      <w:pPr>
        <w:pStyle w:val="Heading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94B88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17.12.2014 № 24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(в редакции решения Совета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Тимашевского городского поселения 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18.02.2015 № 35,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18.03.2015 № 38,</w:t>
      </w:r>
    </w:p>
    <w:p w:rsidR="00263465" w:rsidRPr="00E94B88" w:rsidRDefault="00263465" w:rsidP="00B65C95">
      <w:pPr>
        <w:tabs>
          <w:tab w:val="left" w:pos="6480"/>
        </w:tabs>
        <w:ind w:firstLine="540"/>
        <w:rPr>
          <w:rFonts w:ascii="Arial" w:hAnsi="Arial" w:cs="Arial"/>
        </w:rPr>
      </w:pPr>
      <w:r w:rsidRPr="00E94B88">
        <w:rPr>
          <w:rFonts w:ascii="Arial" w:hAnsi="Arial" w:cs="Arial"/>
        </w:rPr>
        <w:t>от 15.04.2015 № 49)</w:t>
      </w:r>
    </w:p>
    <w:p w:rsidR="00263465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120F12" w:rsidRDefault="00263465" w:rsidP="00120F12">
      <w:pPr>
        <w:jc w:val="center"/>
        <w:rPr>
          <w:rFonts w:ascii="Arial" w:hAnsi="Arial" w:cs="Arial"/>
          <w:b/>
        </w:rPr>
      </w:pPr>
      <w:r w:rsidRPr="00120F12">
        <w:rPr>
          <w:rFonts w:ascii="Arial" w:hAnsi="Arial" w:cs="Arial"/>
          <w:b/>
        </w:rPr>
        <w:t>ОБЪЕМ</w:t>
      </w:r>
    </w:p>
    <w:p w:rsidR="00263465" w:rsidRPr="00120F12" w:rsidRDefault="00263465" w:rsidP="00120F12">
      <w:pPr>
        <w:jc w:val="center"/>
        <w:rPr>
          <w:rFonts w:ascii="Arial" w:hAnsi="Arial" w:cs="Arial"/>
          <w:b/>
        </w:rPr>
      </w:pPr>
      <w:r w:rsidRPr="00120F12">
        <w:rPr>
          <w:rFonts w:ascii="Arial" w:hAnsi="Arial" w:cs="Arial"/>
          <w:b/>
        </w:rPr>
        <w:t>межбюджетных трансфертов, предоставляемых бюджету</w:t>
      </w:r>
    </w:p>
    <w:p w:rsidR="00263465" w:rsidRPr="00120F12" w:rsidRDefault="00263465" w:rsidP="00120F12">
      <w:pPr>
        <w:jc w:val="center"/>
        <w:rPr>
          <w:rFonts w:ascii="Arial" w:hAnsi="Arial" w:cs="Arial"/>
          <w:b/>
        </w:rPr>
      </w:pPr>
      <w:r w:rsidRPr="00120F12">
        <w:rPr>
          <w:rFonts w:ascii="Arial" w:hAnsi="Arial" w:cs="Arial"/>
          <w:b/>
        </w:rPr>
        <w:t>муниципального образования Тимашевский район, на 2015 год</w:t>
      </w:r>
    </w:p>
    <w:p w:rsidR="00263465" w:rsidRPr="00E94B88" w:rsidRDefault="00263465" w:rsidP="00542DCD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63465" w:rsidRPr="00E94B88" w:rsidTr="00D53587">
        <w:tc>
          <w:tcPr>
            <w:tcW w:w="4785" w:type="dxa"/>
          </w:tcPr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Наименование межбюджетных трансфертов</w:t>
            </w:r>
          </w:p>
        </w:tc>
        <w:tc>
          <w:tcPr>
            <w:tcW w:w="4786" w:type="dxa"/>
          </w:tcPr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Сумма </w:t>
            </w:r>
          </w:p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 xml:space="preserve">                                            (тыс.руб.)</w:t>
            </w:r>
          </w:p>
        </w:tc>
      </w:tr>
      <w:tr w:rsidR="00263465" w:rsidRPr="00E94B88" w:rsidTr="00D53587">
        <w:tc>
          <w:tcPr>
            <w:tcW w:w="4785" w:type="dxa"/>
          </w:tcPr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Всего:</w:t>
            </w:r>
          </w:p>
        </w:tc>
        <w:tc>
          <w:tcPr>
            <w:tcW w:w="4786" w:type="dxa"/>
          </w:tcPr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363,0</w:t>
            </w:r>
          </w:p>
        </w:tc>
      </w:tr>
      <w:tr w:rsidR="00263465" w:rsidRPr="00E94B88" w:rsidTr="00D53587">
        <w:tc>
          <w:tcPr>
            <w:tcW w:w="4785" w:type="dxa"/>
          </w:tcPr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Осуществление внешнего муниципального финансового контроля</w:t>
            </w:r>
          </w:p>
        </w:tc>
        <w:tc>
          <w:tcPr>
            <w:tcW w:w="4786" w:type="dxa"/>
          </w:tcPr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</w:p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164,7</w:t>
            </w:r>
          </w:p>
        </w:tc>
      </w:tr>
      <w:tr w:rsidR="00263465" w:rsidRPr="00E94B88" w:rsidTr="00D53587">
        <w:tc>
          <w:tcPr>
            <w:tcW w:w="4785" w:type="dxa"/>
          </w:tcPr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Осуществление внутреннего муниципального финансового контроля</w:t>
            </w:r>
          </w:p>
        </w:tc>
        <w:tc>
          <w:tcPr>
            <w:tcW w:w="4786" w:type="dxa"/>
          </w:tcPr>
          <w:p w:rsidR="00263465" w:rsidRPr="00E94B88" w:rsidRDefault="00263465" w:rsidP="00D53587">
            <w:pPr>
              <w:jc w:val="center"/>
              <w:rPr>
                <w:rFonts w:ascii="Arial" w:hAnsi="Arial" w:cs="Arial"/>
              </w:rPr>
            </w:pPr>
            <w:r w:rsidRPr="00E94B88">
              <w:rPr>
                <w:rFonts w:ascii="Arial" w:hAnsi="Arial" w:cs="Arial"/>
              </w:rPr>
              <w:t>198,3</w:t>
            </w:r>
          </w:p>
        </w:tc>
      </w:tr>
    </w:tbl>
    <w:p w:rsidR="00263465" w:rsidRPr="00E94B88" w:rsidRDefault="00263465" w:rsidP="00542DCD">
      <w:pPr>
        <w:rPr>
          <w:rFonts w:ascii="Arial" w:hAnsi="Arial" w:cs="Arial"/>
        </w:rPr>
      </w:pPr>
      <w:r w:rsidRPr="00E94B88">
        <w:rPr>
          <w:rFonts w:ascii="Arial" w:hAnsi="Arial" w:cs="Arial"/>
        </w:rPr>
        <w:t xml:space="preserve">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</w:t>
      </w:r>
      <w:r w:rsidRPr="00E94B88">
        <w:rPr>
          <w:rFonts w:ascii="Arial" w:hAnsi="Arial" w:cs="Arial"/>
        </w:rPr>
        <w:t>»</w:t>
      </w: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B65C95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263465" w:rsidRPr="00E94B88" w:rsidRDefault="00263465" w:rsidP="00542DCD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Заведующий финансовым сектором администрации</w:t>
      </w:r>
    </w:p>
    <w:p w:rsidR="00263465" w:rsidRPr="00E94B88" w:rsidRDefault="00263465" w:rsidP="00542DCD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городского поселения</w:t>
      </w:r>
    </w:p>
    <w:p w:rsidR="00263465" w:rsidRPr="00E94B88" w:rsidRDefault="00263465" w:rsidP="00542DCD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94B88">
        <w:rPr>
          <w:rFonts w:ascii="Arial" w:hAnsi="Arial" w:cs="Arial"/>
        </w:rPr>
        <w:t>Тимашевского района</w:t>
      </w:r>
    </w:p>
    <w:p w:rsidR="00263465" w:rsidRPr="00E94B88" w:rsidRDefault="00263465" w:rsidP="00542DCD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94B88">
        <w:rPr>
          <w:rFonts w:ascii="Arial" w:hAnsi="Arial" w:cs="Arial"/>
        </w:rPr>
        <w:t>С.М.Лысова</w:t>
      </w:r>
    </w:p>
    <w:sectPr w:rsidR="00263465" w:rsidRPr="00E94B88" w:rsidSect="00120F1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465" w:rsidRDefault="00263465">
      <w:r>
        <w:separator/>
      </w:r>
    </w:p>
  </w:endnote>
  <w:endnote w:type="continuationSeparator" w:id="1">
    <w:p w:rsidR="00263465" w:rsidRDefault="00263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465" w:rsidRDefault="00263465">
      <w:r>
        <w:separator/>
      </w:r>
    </w:p>
  </w:footnote>
  <w:footnote w:type="continuationSeparator" w:id="1">
    <w:p w:rsidR="00263465" w:rsidRDefault="002634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6687"/>
    <w:rsid w:val="000476B5"/>
    <w:rsid w:val="00060153"/>
    <w:rsid w:val="0006272A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12"/>
    <w:rsid w:val="00120F3C"/>
    <w:rsid w:val="00121E14"/>
    <w:rsid w:val="001252AE"/>
    <w:rsid w:val="0012710E"/>
    <w:rsid w:val="0013532F"/>
    <w:rsid w:val="001360D1"/>
    <w:rsid w:val="00140CCB"/>
    <w:rsid w:val="00160FF4"/>
    <w:rsid w:val="00175204"/>
    <w:rsid w:val="0018130A"/>
    <w:rsid w:val="00181CAC"/>
    <w:rsid w:val="001A192C"/>
    <w:rsid w:val="001A38AA"/>
    <w:rsid w:val="001B341B"/>
    <w:rsid w:val="001B545B"/>
    <w:rsid w:val="001B60E1"/>
    <w:rsid w:val="001C27E3"/>
    <w:rsid w:val="001C3540"/>
    <w:rsid w:val="001D1F53"/>
    <w:rsid w:val="001D4163"/>
    <w:rsid w:val="001E5F24"/>
    <w:rsid w:val="001F2C78"/>
    <w:rsid w:val="001F4E84"/>
    <w:rsid w:val="001F7A97"/>
    <w:rsid w:val="002025D4"/>
    <w:rsid w:val="00206255"/>
    <w:rsid w:val="002078A3"/>
    <w:rsid w:val="00210215"/>
    <w:rsid w:val="002167BE"/>
    <w:rsid w:val="00233059"/>
    <w:rsid w:val="002438A2"/>
    <w:rsid w:val="00253E29"/>
    <w:rsid w:val="0025686C"/>
    <w:rsid w:val="00257D8A"/>
    <w:rsid w:val="00263465"/>
    <w:rsid w:val="00282A6A"/>
    <w:rsid w:val="00287252"/>
    <w:rsid w:val="00290584"/>
    <w:rsid w:val="00293C9C"/>
    <w:rsid w:val="002970C1"/>
    <w:rsid w:val="002B3461"/>
    <w:rsid w:val="002C0090"/>
    <w:rsid w:val="002D3E5E"/>
    <w:rsid w:val="002E2EA9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9374A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307"/>
    <w:rsid w:val="004E27B7"/>
    <w:rsid w:val="004E67AF"/>
    <w:rsid w:val="004F6682"/>
    <w:rsid w:val="004F79BF"/>
    <w:rsid w:val="00504A74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2EB9"/>
    <w:rsid w:val="0055567E"/>
    <w:rsid w:val="0056195C"/>
    <w:rsid w:val="00561B5B"/>
    <w:rsid w:val="00566310"/>
    <w:rsid w:val="00573ACA"/>
    <w:rsid w:val="0058529C"/>
    <w:rsid w:val="00597508"/>
    <w:rsid w:val="005A0077"/>
    <w:rsid w:val="005A33A5"/>
    <w:rsid w:val="005A4CFD"/>
    <w:rsid w:val="005C6F4E"/>
    <w:rsid w:val="005D4396"/>
    <w:rsid w:val="005E1153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51CC9"/>
    <w:rsid w:val="0066734A"/>
    <w:rsid w:val="006719C6"/>
    <w:rsid w:val="00683293"/>
    <w:rsid w:val="00686669"/>
    <w:rsid w:val="00691007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3AB8"/>
    <w:rsid w:val="007243F7"/>
    <w:rsid w:val="00725039"/>
    <w:rsid w:val="0073119F"/>
    <w:rsid w:val="0073408F"/>
    <w:rsid w:val="007349DB"/>
    <w:rsid w:val="00745A7B"/>
    <w:rsid w:val="00753E1B"/>
    <w:rsid w:val="00761AF6"/>
    <w:rsid w:val="00763CB8"/>
    <w:rsid w:val="00764E73"/>
    <w:rsid w:val="00765898"/>
    <w:rsid w:val="00766C48"/>
    <w:rsid w:val="007701AA"/>
    <w:rsid w:val="00790AAB"/>
    <w:rsid w:val="00793E8A"/>
    <w:rsid w:val="0079565D"/>
    <w:rsid w:val="00796BAC"/>
    <w:rsid w:val="007A31FE"/>
    <w:rsid w:val="007A6DD6"/>
    <w:rsid w:val="007B13A7"/>
    <w:rsid w:val="007B3435"/>
    <w:rsid w:val="007B4971"/>
    <w:rsid w:val="007D0DE8"/>
    <w:rsid w:val="007D357A"/>
    <w:rsid w:val="007E1C0D"/>
    <w:rsid w:val="007E4A8C"/>
    <w:rsid w:val="007F2ED8"/>
    <w:rsid w:val="007F30C1"/>
    <w:rsid w:val="007F3332"/>
    <w:rsid w:val="007F4E88"/>
    <w:rsid w:val="00803552"/>
    <w:rsid w:val="00810BA0"/>
    <w:rsid w:val="00812507"/>
    <w:rsid w:val="00812C1C"/>
    <w:rsid w:val="008278A9"/>
    <w:rsid w:val="00836BDB"/>
    <w:rsid w:val="00840861"/>
    <w:rsid w:val="00841056"/>
    <w:rsid w:val="00842D5F"/>
    <w:rsid w:val="00860833"/>
    <w:rsid w:val="0086279A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24B5"/>
    <w:rsid w:val="008A658C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FB8"/>
    <w:rsid w:val="00931AF9"/>
    <w:rsid w:val="00936F59"/>
    <w:rsid w:val="00937C41"/>
    <w:rsid w:val="009430C3"/>
    <w:rsid w:val="00950841"/>
    <w:rsid w:val="00960388"/>
    <w:rsid w:val="00961481"/>
    <w:rsid w:val="0096194D"/>
    <w:rsid w:val="009623A0"/>
    <w:rsid w:val="0096413E"/>
    <w:rsid w:val="00964E40"/>
    <w:rsid w:val="00976803"/>
    <w:rsid w:val="00992DEC"/>
    <w:rsid w:val="00997DA7"/>
    <w:rsid w:val="009A1067"/>
    <w:rsid w:val="009A1A6B"/>
    <w:rsid w:val="009A1F43"/>
    <w:rsid w:val="009B0C46"/>
    <w:rsid w:val="009B608A"/>
    <w:rsid w:val="009B7890"/>
    <w:rsid w:val="009C222D"/>
    <w:rsid w:val="009C3832"/>
    <w:rsid w:val="009C3E25"/>
    <w:rsid w:val="009D1309"/>
    <w:rsid w:val="00A01458"/>
    <w:rsid w:val="00A116AB"/>
    <w:rsid w:val="00A17CFC"/>
    <w:rsid w:val="00A37644"/>
    <w:rsid w:val="00A40D19"/>
    <w:rsid w:val="00A42088"/>
    <w:rsid w:val="00A62F8D"/>
    <w:rsid w:val="00A77A54"/>
    <w:rsid w:val="00A87F1C"/>
    <w:rsid w:val="00A92FDB"/>
    <w:rsid w:val="00AA5C82"/>
    <w:rsid w:val="00AB3468"/>
    <w:rsid w:val="00AB412B"/>
    <w:rsid w:val="00AB5CE9"/>
    <w:rsid w:val="00AB7910"/>
    <w:rsid w:val="00AC3E29"/>
    <w:rsid w:val="00AC7EA5"/>
    <w:rsid w:val="00AD12E4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20806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32F63"/>
    <w:rsid w:val="00C339B5"/>
    <w:rsid w:val="00C37053"/>
    <w:rsid w:val="00C40BC2"/>
    <w:rsid w:val="00C448D5"/>
    <w:rsid w:val="00C479CA"/>
    <w:rsid w:val="00C51E7F"/>
    <w:rsid w:val="00C570C4"/>
    <w:rsid w:val="00C6771F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6461"/>
    <w:rsid w:val="00D06894"/>
    <w:rsid w:val="00D13904"/>
    <w:rsid w:val="00D34B5F"/>
    <w:rsid w:val="00D41826"/>
    <w:rsid w:val="00D4214F"/>
    <w:rsid w:val="00D42555"/>
    <w:rsid w:val="00D47C73"/>
    <w:rsid w:val="00D52C36"/>
    <w:rsid w:val="00D53587"/>
    <w:rsid w:val="00D60A09"/>
    <w:rsid w:val="00D64EB3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320A2"/>
    <w:rsid w:val="00E4029A"/>
    <w:rsid w:val="00E4553D"/>
    <w:rsid w:val="00E63E17"/>
    <w:rsid w:val="00E7230D"/>
    <w:rsid w:val="00E80598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5E74"/>
    <w:rsid w:val="00F153BC"/>
    <w:rsid w:val="00F34455"/>
    <w:rsid w:val="00F3589D"/>
    <w:rsid w:val="00F50B08"/>
    <w:rsid w:val="00F510CD"/>
    <w:rsid w:val="00F665C4"/>
    <w:rsid w:val="00F80577"/>
    <w:rsid w:val="00F81F89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39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325"/>
    <w:pPr>
      <w:keepNext/>
      <w:jc w:val="center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4A74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E03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1250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032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250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E03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41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507"/>
    <w:rPr>
      <w:rFonts w:cs="Times New Roman"/>
      <w:sz w:val="2"/>
    </w:rPr>
  </w:style>
  <w:style w:type="paragraph" w:customStyle="1" w:styleId="a">
    <w:name w:val="Знак"/>
    <w:basedOn w:val="Normal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1250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1D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0">
    <w:name w:val="обычный_1 Знак Знак Знак Знак Знак Знак Знак Знак Знак"/>
    <w:basedOn w:val="Normal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0F1CA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0F1CA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0F1CA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Normal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0F1CAE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6">
    <w:name w:val="xl76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8">
    <w:name w:val="xl78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9">
    <w:name w:val="xl79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3">
    <w:name w:val="xl8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2">
    <w:name w:val="xl92"/>
    <w:basedOn w:val="Normal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7">
    <w:name w:val="xl97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5">
    <w:name w:val="xl105"/>
    <w:basedOn w:val="Normal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Normal"/>
    <w:uiPriority w:val="99"/>
    <w:rsid w:val="00B55EA3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Style9">
    <w:name w:val="Style9"/>
    <w:basedOn w:val="Normal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8">
    <w:name w:val="Font Style28"/>
    <w:basedOn w:val="DefaultParagraphFont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DefaultParagraphFont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</w:style>
  <w:style w:type="paragraph" w:customStyle="1" w:styleId="Style1">
    <w:name w:val="Style1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7">
    <w:name w:val="Style17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</w:style>
  <w:style w:type="paragraph" w:styleId="Title">
    <w:name w:val="Title"/>
    <w:basedOn w:val="Normal"/>
    <w:link w:val="TitleChar"/>
    <w:uiPriority w:val="99"/>
    <w:qFormat/>
    <w:locked/>
    <w:rsid w:val="00351A47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Normal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</w:style>
  <w:style w:type="paragraph" w:customStyle="1" w:styleId="2">
    <w:name w:val="Знак2"/>
    <w:basedOn w:val="Normal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1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Normal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7">
    <w:name w:val="xl107"/>
    <w:basedOn w:val="Normal"/>
    <w:uiPriority w:val="99"/>
    <w:rsid w:val="00B65C95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8">
    <w:name w:val="xl108"/>
    <w:basedOn w:val="Normal"/>
    <w:uiPriority w:val="99"/>
    <w:rsid w:val="00B65C9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Normal"/>
    <w:uiPriority w:val="99"/>
    <w:rsid w:val="00B65C95"/>
    <w:pPr>
      <w:spacing w:before="100" w:beforeAutospacing="1" w:after="100" w:afterAutospacing="1"/>
      <w:jc w:val="center"/>
    </w:pPr>
    <w:rPr>
      <w:sz w:val="28"/>
      <w:szCs w:val="28"/>
    </w:rPr>
  </w:style>
  <w:style w:type="table" w:styleId="TableGrid">
    <w:name w:val="Table Grid"/>
    <w:basedOn w:val="TableNormal"/>
    <w:uiPriority w:val="99"/>
    <w:locked/>
    <w:rsid w:val="00542DC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Normal"/>
    <w:uiPriority w:val="99"/>
    <w:rsid w:val="00913C3C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11">
    <w:name w:val="xl111"/>
    <w:basedOn w:val="Normal"/>
    <w:uiPriority w:val="99"/>
    <w:rsid w:val="00913C3C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2">
    <w:name w:val="xl112"/>
    <w:basedOn w:val="Normal"/>
    <w:uiPriority w:val="99"/>
    <w:rsid w:val="00913C3C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13">
    <w:name w:val="xl113"/>
    <w:basedOn w:val="Normal"/>
    <w:uiPriority w:val="99"/>
    <w:rsid w:val="00913C3C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4">
    <w:name w:val="xl114"/>
    <w:basedOn w:val="Normal"/>
    <w:uiPriority w:val="99"/>
    <w:rsid w:val="00913C3C"/>
    <w:pPr>
      <w:spacing w:before="100" w:beforeAutospacing="1" w:after="100" w:afterAutospacing="1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455</TotalTime>
  <Pages>94</Pages>
  <Words>11182</Words>
  <Characters>-32766</Characters>
  <Application>Microsoft Office Outlook</Application>
  <DocSecurity>0</DocSecurity>
  <Lines>0</Lines>
  <Paragraphs>0</Paragraphs>
  <ScaleCrop>false</ScaleCrop>
  <Company>gorod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Оксана</cp:lastModifiedBy>
  <cp:revision>62</cp:revision>
  <cp:lastPrinted>2014-07-28T04:38:00Z</cp:lastPrinted>
  <dcterms:created xsi:type="dcterms:W3CDTF">2014-08-06T06:37:00Z</dcterms:created>
  <dcterms:modified xsi:type="dcterms:W3CDTF">2015-04-30T12:48:00Z</dcterms:modified>
</cp:coreProperties>
</file>