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E5" w:rsidRPr="00E7757E" w:rsidRDefault="00155DE5" w:rsidP="00E7757E">
      <w:pPr>
        <w:jc w:val="center"/>
        <w:rPr>
          <w:rFonts w:ascii="Times New Roman" w:hAnsi="Times New Roman"/>
          <w:sz w:val="28"/>
          <w:szCs w:val="28"/>
        </w:rPr>
      </w:pPr>
    </w:p>
    <w:p w:rsidR="00155DE5" w:rsidRPr="00636A41" w:rsidRDefault="00155DE5" w:rsidP="00BD1E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5DE5" w:rsidRDefault="00155DE5" w:rsidP="0028420B">
      <w:r w:rsidRPr="00636A41">
        <w:rPr>
          <w:rFonts w:ascii="Times New Roman" w:hAnsi="Times New Roman"/>
          <w:sz w:val="20"/>
          <w:szCs w:val="20"/>
        </w:rPr>
        <w:t xml:space="preserve">    </w:t>
      </w:r>
    </w:p>
    <w:p w:rsidR="00155DE5" w:rsidRDefault="00155DE5" w:rsidP="0028420B"/>
    <w:p w:rsidR="00155DE5" w:rsidRDefault="00155DE5" w:rsidP="0028420B"/>
    <w:p w:rsidR="00155DE5" w:rsidRPr="00431A4E" w:rsidRDefault="00155DE5" w:rsidP="0028420B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>АДАПТИРОВАННАЯ РАБОЧАЯ ПРОГРАММА</w:t>
      </w:r>
    </w:p>
    <w:p w:rsidR="00155DE5" w:rsidRPr="00431A4E" w:rsidRDefault="00155DE5" w:rsidP="0028420B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>для обучающихся с умственной отсталостью (вариант 1)</w:t>
      </w:r>
    </w:p>
    <w:p w:rsidR="00155DE5" w:rsidRPr="00431A4E" w:rsidRDefault="00155DE5" w:rsidP="0028420B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по учебному предмету </w:t>
      </w:r>
    </w:p>
    <w:p w:rsidR="00155DE5" w:rsidRPr="00431A4E" w:rsidRDefault="00155DE5" w:rsidP="0028420B">
      <w:pPr>
        <w:jc w:val="center"/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>«Чтение»</w:t>
      </w:r>
    </w:p>
    <w:p w:rsidR="00155DE5" w:rsidRPr="00431A4E" w:rsidRDefault="00155DE5" w:rsidP="0028420B">
      <w:pPr>
        <w:jc w:val="center"/>
        <w:rPr>
          <w:rFonts w:ascii="Times New Roman" w:hAnsi="Times New Roman"/>
          <w:sz w:val="32"/>
          <w:szCs w:val="32"/>
        </w:rPr>
      </w:pPr>
    </w:p>
    <w:p w:rsidR="00155DE5" w:rsidRPr="00431A4E" w:rsidRDefault="00155DE5" w:rsidP="0028420B">
      <w:pPr>
        <w:jc w:val="center"/>
        <w:rPr>
          <w:rFonts w:ascii="Times New Roman" w:hAnsi="Times New Roman"/>
          <w:sz w:val="32"/>
          <w:szCs w:val="32"/>
        </w:rPr>
      </w:pPr>
    </w:p>
    <w:p w:rsidR="00155DE5" w:rsidRPr="00431A4E" w:rsidRDefault="00155DE5" w:rsidP="0028420B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Составитель: Малышева Галина Александровна,</w:t>
      </w:r>
    </w:p>
    <w:p w:rsidR="00155DE5" w:rsidRPr="00431A4E" w:rsidRDefault="00155DE5" w:rsidP="0028420B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                       учитель - логопед, первая  категория       </w:t>
      </w:r>
    </w:p>
    <w:p w:rsidR="00155DE5" w:rsidRPr="00431A4E" w:rsidRDefault="00155DE5" w:rsidP="0028420B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Класс:   </w:t>
      </w:r>
      <w:r>
        <w:rPr>
          <w:rFonts w:ascii="Times New Roman" w:hAnsi="Times New Roman"/>
          <w:sz w:val="32"/>
          <w:szCs w:val="32"/>
        </w:rPr>
        <w:t>4</w:t>
      </w:r>
    </w:p>
    <w:p w:rsidR="00155DE5" w:rsidRPr="00431A4E" w:rsidRDefault="00155DE5" w:rsidP="0028420B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Всего часов в год: 68</w:t>
      </w:r>
    </w:p>
    <w:p w:rsidR="00155DE5" w:rsidRPr="00431A4E" w:rsidRDefault="00155DE5" w:rsidP="0028420B">
      <w:pPr>
        <w:rPr>
          <w:rFonts w:ascii="Times New Roman" w:hAnsi="Times New Roman"/>
          <w:sz w:val="32"/>
          <w:szCs w:val="32"/>
        </w:rPr>
      </w:pPr>
      <w:r w:rsidRPr="00431A4E">
        <w:rPr>
          <w:rFonts w:ascii="Times New Roman" w:hAnsi="Times New Roman"/>
          <w:sz w:val="32"/>
          <w:szCs w:val="32"/>
        </w:rPr>
        <w:t xml:space="preserve">    Всего часов в неделю: 2                                                                       </w:t>
      </w:r>
    </w:p>
    <w:p w:rsidR="00155DE5" w:rsidRPr="00721A07" w:rsidRDefault="00155DE5" w:rsidP="0028420B">
      <w:pPr>
        <w:rPr>
          <w:rFonts w:ascii="Times New Roman" w:hAnsi="Times New Roman"/>
          <w:sz w:val="32"/>
          <w:szCs w:val="32"/>
        </w:rPr>
      </w:pPr>
      <w:r w:rsidRPr="00960719">
        <w:rPr>
          <w:rFonts w:ascii="Times New Roman" w:hAnsi="Times New Roman"/>
          <w:sz w:val="32"/>
          <w:szCs w:val="32"/>
        </w:rPr>
        <w:t xml:space="preserve">                                                            </w:t>
      </w:r>
    </w:p>
    <w:p w:rsidR="00155DE5" w:rsidRPr="00636A41" w:rsidRDefault="00155DE5" w:rsidP="00BD1E4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5DE5" w:rsidRPr="00636A41" w:rsidRDefault="00155DE5" w:rsidP="00BD1E4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5DE5" w:rsidRPr="00636A41" w:rsidRDefault="00155DE5" w:rsidP="00BD1E4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5DE5" w:rsidRPr="00721A07" w:rsidRDefault="00155DE5" w:rsidP="00E7757E">
      <w:pPr>
        <w:jc w:val="right"/>
        <w:rPr>
          <w:rFonts w:ascii="Times New Roman" w:hAnsi="Times New Roman"/>
          <w:sz w:val="32"/>
          <w:szCs w:val="32"/>
        </w:rPr>
      </w:pPr>
    </w:p>
    <w:p w:rsidR="00155DE5" w:rsidRPr="00721A07" w:rsidRDefault="00155DE5" w:rsidP="00E7757E">
      <w:pPr>
        <w:rPr>
          <w:rFonts w:ascii="Times New Roman" w:hAnsi="Times New Roman"/>
        </w:rPr>
      </w:pPr>
    </w:p>
    <w:p w:rsidR="00155DE5" w:rsidRPr="00721A07" w:rsidRDefault="00155DE5" w:rsidP="00E7757E">
      <w:pPr>
        <w:rPr>
          <w:rFonts w:ascii="Times New Roman" w:hAnsi="Times New Roman"/>
        </w:rPr>
      </w:pPr>
    </w:p>
    <w:p w:rsidR="00155DE5" w:rsidRDefault="00155DE5" w:rsidP="00E7757E"/>
    <w:p w:rsidR="00155DE5" w:rsidRDefault="00155DE5" w:rsidP="00E7757E"/>
    <w:p w:rsidR="00155DE5" w:rsidRDefault="00155DE5" w:rsidP="00E7757E"/>
    <w:p w:rsidR="00155DE5" w:rsidRDefault="00155DE5" w:rsidP="00E7757E"/>
    <w:p w:rsidR="00155DE5" w:rsidRPr="0028420B" w:rsidRDefault="00155DE5" w:rsidP="004F54A3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</w:rPr>
      </w:pPr>
      <w:r w:rsidRPr="0028420B">
        <w:rPr>
          <w:color w:val="000000"/>
        </w:rPr>
        <w:t>Обучающимся в третьем классе усвоена программа за второй класс, поэтому в четвёртом классе обучающийся будет изучать темы за третий класс.</w:t>
      </w:r>
    </w:p>
    <w:p w:rsidR="00155DE5" w:rsidRPr="0028420B" w:rsidRDefault="00155DE5" w:rsidP="004F54A3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</w:rPr>
      </w:pPr>
    </w:p>
    <w:p w:rsidR="00155DE5" w:rsidRDefault="00155DE5" w:rsidP="00D326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Arial"/>
          <w:b/>
          <w:sz w:val="28"/>
          <w:szCs w:val="20"/>
          <w:lang w:eastAsia="ru-RU"/>
        </w:rPr>
        <w:t>Личностные и предметные результаты освоения учебного предмета «Чтение»</w:t>
      </w:r>
    </w:p>
    <w:p w:rsidR="00155DE5" w:rsidRPr="00BD1E46" w:rsidRDefault="00155DE5" w:rsidP="00BD1E46">
      <w:pPr>
        <w:spacing w:after="0" w:line="240" w:lineRule="atLeast"/>
        <w:rPr>
          <w:rFonts w:ascii="Times New Roman" w:hAnsi="Times New Roman" w:cs="Arial"/>
          <w:b/>
          <w:sz w:val="24"/>
          <w:szCs w:val="24"/>
          <w:lang w:eastAsia="ru-RU"/>
        </w:rPr>
      </w:pPr>
      <w:r w:rsidRPr="00BD1E46">
        <w:rPr>
          <w:rFonts w:ascii="Times New Roman" w:hAnsi="Times New Roman" w:cs="Arial"/>
          <w:b/>
          <w:sz w:val="24"/>
          <w:szCs w:val="24"/>
          <w:lang w:eastAsia="ru-RU"/>
        </w:rPr>
        <w:t>Предметные результаты</w:t>
      </w:r>
    </w:p>
    <w:p w:rsidR="00155DE5" w:rsidRDefault="00155DE5" w:rsidP="00D326AD">
      <w:pPr>
        <w:spacing w:after="0" w:line="240" w:lineRule="atLeast"/>
        <w:ind w:left="6060"/>
        <w:rPr>
          <w:rFonts w:ascii="Times New Roman" w:hAnsi="Times New Roman" w:cs="Arial"/>
          <w:b/>
          <w:sz w:val="28"/>
          <w:szCs w:val="20"/>
          <w:lang w:eastAsia="ru-RU"/>
        </w:rPr>
      </w:pPr>
    </w:p>
    <w:p w:rsidR="00155DE5" w:rsidRPr="007C5ED7" w:rsidRDefault="00155DE5" w:rsidP="00D326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C5ED7">
        <w:rPr>
          <w:rFonts w:ascii="Times New Roman" w:hAnsi="Times New Roman"/>
          <w:sz w:val="24"/>
          <w:szCs w:val="24"/>
          <w:u w:val="single"/>
        </w:rPr>
        <w:t>Минимальный уровень:</w:t>
      </w:r>
    </w:p>
    <w:p w:rsidR="00155DE5" w:rsidRPr="00E95F9B" w:rsidRDefault="00155DE5" w:rsidP="00D326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F9B">
        <w:rPr>
          <w:rFonts w:ascii="Times New Roman" w:hAnsi="Times New Roman"/>
          <w:sz w:val="24"/>
          <w:szCs w:val="24"/>
        </w:rPr>
        <w:t>- осознанное и правильное чтение текст вслух по слогам и целыми словами;</w:t>
      </w:r>
    </w:p>
    <w:p w:rsidR="00155DE5" w:rsidRPr="00E95F9B" w:rsidRDefault="00155DE5" w:rsidP="00D326AD">
      <w:pPr>
        <w:pStyle w:val="p23"/>
        <w:shd w:val="clear" w:color="auto" w:fill="FFFFFF"/>
        <w:spacing w:before="0" w:after="0" w:line="360" w:lineRule="auto"/>
        <w:ind w:firstLine="709"/>
        <w:jc w:val="both"/>
      </w:pPr>
      <w:r w:rsidRPr="00E95F9B">
        <w:t>- пересказ содержания прочитанного текста по вопросам;</w:t>
      </w:r>
    </w:p>
    <w:p w:rsidR="00155DE5" w:rsidRPr="00E95F9B" w:rsidRDefault="00155DE5" w:rsidP="00D326AD">
      <w:pPr>
        <w:pStyle w:val="p23"/>
        <w:shd w:val="clear" w:color="auto" w:fill="FFFFFF"/>
        <w:spacing w:before="0" w:after="0" w:line="360" w:lineRule="auto"/>
        <w:ind w:firstLine="709"/>
        <w:jc w:val="both"/>
      </w:pPr>
      <w:r w:rsidRPr="00E95F9B">
        <w:t>- участие в коллективной работе по оценке поступков героев и событий;</w:t>
      </w:r>
    </w:p>
    <w:p w:rsidR="00155DE5" w:rsidRPr="00E95F9B" w:rsidRDefault="00155DE5" w:rsidP="00D326AD">
      <w:pPr>
        <w:pStyle w:val="p23"/>
        <w:shd w:val="clear" w:color="auto" w:fill="FFFFFF"/>
        <w:spacing w:before="0" w:after="0" w:line="360" w:lineRule="auto"/>
        <w:ind w:firstLine="709"/>
        <w:jc w:val="both"/>
        <w:rPr>
          <w:u w:val="single"/>
        </w:rPr>
      </w:pPr>
      <w:r w:rsidRPr="00E95F9B">
        <w:t>- выразитель</w:t>
      </w:r>
      <w:r>
        <w:t xml:space="preserve">ное чтение наизусть </w:t>
      </w:r>
      <w:r w:rsidRPr="00E95F9B">
        <w:t xml:space="preserve"> стихотворений.</w:t>
      </w:r>
    </w:p>
    <w:p w:rsidR="00155DE5" w:rsidRPr="007C5ED7" w:rsidRDefault="00155DE5" w:rsidP="00D326AD">
      <w:pPr>
        <w:spacing w:after="0" w:line="360" w:lineRule="auto"/>
        <w:ind w:firstLine="709"/>
        <w:jc w:val="both"/>
        <w:rPr>
          <w:sz w:val="24"/>
          <w:szCs w:val="24"/>
        </w:rPr>
      </w:pPr>
      <w:r w:rsidRPr="007C5ED7">
        <w:rPr>
          <w:rFonts w:ascii="Times New Roman" w:hAnsi="Times New Roman"/>
          <w:sz w:val="24"/>
          <w:szCs w:val="24"/>
          <w:u w:val="single"/>
        </w:rPr>
        <w:t>Достаточный уровень:</w:t>
      </w:r>
    </w:p>
    <w:p w:rsidR="00155DE5" w:rsidRPr="007C5ED7" w:rsidRDefault="00155DE5" w:rsidP="00D326AD">
      <w:pPr>
        <w:pStyle w:val="p22"/>
        <w:shd w:val="clear" w:color="auto" w:fill="FFFFFF"/>
        <w:spacing w:before="0" w:after="0" w:line="360" w:lineRule="auto"/>
        <w:ind w:firstLine="709"/>
        <w:jc w:val="both"/>
      </w:pPr>
      <w:r>
        <w:t xml:space="preserve">- </w:t>
      </w:r>
      <w:r w:rsidRPr="007C5ED7">
        <w:t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</w:r>
    </w:p>
    <w:p w:rsidR="00155DE5" w:rsidRPr="007C5ED7" w:rsidRDefault="00155DE5" w:rsidP="00D326AD">
      <w:pPr>
        <w:pStyle w:val="p22"/>
        <w:shd w:val="clear" w:color="auto" w:fill="FFFFFF"/>
        <w:spacing w:before="0" w:after="0" w:line="360" w:lineRule="auto"/>
        <w:ind w:firstLine="709"/>
        <w:jc w:val="both"/>
      </w:pPr>
      <w:r>
        <w:t xml:space="preserve">- </w:t>
      </w:r>
      <w:r w:rsidRPr="007C5ED7">
        <w:t>ответы на вопросы учителя по прочитанному тексту;</w:t>
      </w:r>
    </w:p>
    <w:p w:rsidR="00155DE5" w:rsidRPr="007C5ED7" w:rsidRDefault="00155DE5" w:rsidP="00D326AD">
      <w:pPr>
        <w:pStyle w:val="p22"/>
        <w:shd w:val="clear" w:color="auto" w:fill="FFFFFF"/>
        <w:spacing w:before="0" w:after="0" w:line="360" w:lineRule="auto"/>
        <w:ind w:firstLine="709"/>
        <w:jc w:val="both"/>
      </w:pPr>
      <w:r>
        <w:t xml:space="preserve">- </w:t>
      </w:r>
      <w:r w:rsidRPr="007C5ED7">
        <w:t>определение основной мысли текста после предварительного его анализа;</w:t>
      </w:r>
    </w:p>
    <w:p w:rsidR="00155DE5" w:rsidRPr="007C5ED7" w:rsidRDefault="00155DE5" w:rsidP="00D326AD">
      <w:pPr>
        <w:pStyle w:val="p22"/>
        <w:shd w:val="clear" w:color="auto" w:fill="FFFFFF"/>
        <w:spacing w:before="0" w:after="0" w:line="360" w:lineRule="auto"/>
        <w:ind w:firstLine="709"/>
        <w:jc w:val="both"/>
      </w:pPr>
      <w:r>
        <w:t xml:space="preserve">- </w:t>
      </w:r>
      <w:r w:rsidRPr="007C5ED7">
        <w:t>чтение текста молча с выполнением заданий учителя;</w:t>
      </w:r>
    </w:p>
    <w:p w:rsidR="00155DE5" w:rsidRPr="00067100" w:rsidRDefault="00155DE5" w:rsidP="00D326AD">
      <w:pPr>
        <w:pStyle w:val="p22"/>
        <w:shd w:val="clear" w:color="auto" w:fill="FFFFFF"/>
        <w:spacing w:before="0" w:after="0" w:line="360" w:lineRule="auto"/>
        <w:ind w:firstLine="709"/>
        <w:jc w:val="both"/>
      </w:pPr>
      <w:r>
        <w:t xml:space="preserve">- </w:t>
      </w:r>
      <w:r w:rsidRPr="00067100">
        <w:t>определение главных действующих лиц произведения; элементарная оценка их поступков;</w:t>
      </w:r>
    </w:p>
    <w:p w:rsidR="00155DE5" w:rsidRPr="00067100" w:rsidRDefault="00155DE5" w:rsidP="00D326AD">
      <w:pPr>
        <w:pStyle w:val="p22"/>
        <w:shd w:val="clear" w:color="auto" w:fill="FFFFFF"/>
        <w:spacing w:before="0" w:after="0" w:line="360" w:lineRule="auto"/>
        <w:ind w:firstLine="709"/>
        <w:jc w:val="both"/>
      </w:pPr>
      <w:r>
        <w:t xml:space="preserve">- </w:t>
      </w:r>
      <w:r w:rsidRPr="00067100">
        <w:t>чтение диалогов по ролям с использованием некоторых средств устной выразительности (после предварительного разбора);</w:t>
      </w:r>
    </w:p>
    <w:p w:rsidR="00155DE5" w:rsidRPr="00067100" w:rsidRDefault="00155DE5" w:rsidP="00D326AD">
      <w:pPr>
        <w:pStyle w:val="p22"/>
        <w:shd w:val="clear" w:color="auto" w:fill="FFFFFF"/>
        <w:spacing w:before="0" w:after="0" w:line="360" w:lineRule="auto"/>
        <w:ind w:firstLine="709"/>
        <w:jc w:val="both"/>
        <w:rPr>
          <w:rStyle w:val="s12"/>
        </w:rPr>
      </w:pPr>
      <w:r>
        <w:t xml:space="preserve">- </w:t>
      </w:r>
      <w:r w:rsidRPr="00067100">
        <w:t>пересказ текста по частям с опорой на вопросы учителя, картинный план или иллюстрацию;</w:t>
      </w:r>
    </w:p>
    <w:p w:rsidR="00155DE5" w:rsidRPr="00BD1E46" w:rsidRDefault="00155DE5" w:rsidP="00BD1E46">
      <w:pPr>
        <w:pStyle w:val="p22"/>
        <w:shd w:val="clear" w:color="auto" w:fill="FFFFFF"/>
        <w:spacing w:before="0" w:after="0"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rStyle w:val="s12"/>
        </w:rPr>
        <w:t xml:space="preserve">- </w:t>
      </w:r>
      <w:r w:rsidRPr="00067100">
        <w:rPr>
          <w:rStyle w:val="s12"/>
        </w:rPr>
        <w:t>в</w:t>
      </w:r>
      <w:r w:rsidRPr="00067100">
        <w:t>ыразительное чтение наизусть 7-8 стихотворений.</w:t>
      </w:r>
    </w:p>
    <w:p w:rsidR="00155DE5" w:rsidRDefault="00155DE5" w:rsidP="00D326AD">
      <w:pPr>
        <w:spacing w:after="0" w:line="46" w:lineRule="exact"/>
        <w:rPr>
          <w:rFonts w:ascii="Times New Roman" w:hAnsi="Times New Roman" w:cs="Arial"/>
          <w:sz w:val="20"/>
          <w:szCs w:val="20"/>
          <w:lang w:eastAsia="ru-RU"/>
        </w:rPr>
      </w:pPr>
    </w:p>
    <w:p w:rsidR="00155DE5" w:rsidRDefault="00155DE5" w:rsidP="00BD1E46">
      <w:pPr>
        <w:spacing w:after="0" w:line="240" w:lineRule="atLeast"/>
        <w:jc w:val="both"/>
        <w:rPr>
          <w:rFonts w:ascii="Times New Roman" w:hAnsi="Times New Roman" w:cs="Arial"/>
          <w:b/>
          <w:sz w:val="24"/>
          <w:szCs w:val="24"/>
          <w:lang w:eastAsia="ru-RU"/>
        </w:rPr>
      </w:pPr>
      <w:r>
        <w:rPr>
          <w:rFonts w:ascii="Times New Roman" w:hAnsi="Times New Roman" w:cs="Arial"/>
          <w:b/>
          <w:sz w:val="24"/>
          <w:szCs w:val="24"/>
          <w:lang w:eastAsia="ru-RU"/>
        </w:rPr>
        <w:t>Личностные результаты</w:t>
      </w:r>
    </w:p>
    <w:p w:rsidR="00155DE5" w:rsidRDefault="00155DE5" w:rsidP="00D326AD">
      <w:pPr>
        <w:spacing w:after="0" w:line="240" w:lineRule="atLeast"/>
        <w:ind w:left="6060"/>
        <w:jc w:val="both"/>
        <w:rPr>
          <w:rFonts w:ascii="Times New Roman" w:hAnsi="Times New Roman" w:cs="Arial"/>
          <w:b/>
          <w:sz w:val="24"/>
          <w:szCs w:val="24"/>
          <w:lang w:eastAsia="ru-RU"/>
        </w:rPr>
      </w:pP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1) осознание себя как гражданина России; формирование чувства гордости за свою Родину;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2) воспитание уважительного отношения к иному мнению, истории и культуре других народов;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>3) сформированность</w:t>
      </w:r>
      <w:r w:rsidRPr="004F75C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F75C3">
        <w:rPr>
          <w:rFonts w:ascii="Times New Roman" w:hAnsi="Times New Roman"/>
          <w:sz w:val="24"/>
          <w:szCs w:val="24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4) овладение начальными навыками адаптации в динамично изменяющемся и развивающемся мире;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5) овладение социально-бытовыми навыками, используемыми в повседневной жизни;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6) владение навыками коммуникации и принятыми нормами социального взаимодействия;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8) принятие и освоение социальной роли обучающегося, проявление социально значимых мотивов учебной деятельности;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>9) сформированность</w:t>
      </w:r>
      <w:r w:rsidRPr="004F75C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F75C3">
        <w:rPr>
          <w:rFonts w:ascii="Times New Roman" w:hAnsi="Times New Roman"/>
          <w:sz w:val="24"/>
          <w:szCs w:val="24"/>
        </w:rPr>
        <w:t xml:space="preserve">навыков сотрудничества с взрослыми и сверстниками в разных социальных ситуациях;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 xml:space="preserve">10) воспитание эстетических потребностей, ценностей и чувств;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>11) развитие этических чувств, проявление доброжелательности, эмоционально-нра</w:t>
      </w:r>
      <w:r w:rsidRPr="004F75C3">
        <w:rPr>
          <w:rFonts w:ascii="Times New Roman" w:hAnsi="Times New Roman"/>
          <w:sz w:val="24"/>
          <w:szCs w:val="24"/>
        </w:rPr>
        <w:softHyphen/>
        <w:t>вственной отзывчивости и взаимопомощи, проявление</w:t>
      </w:r>
      <w:r w:rsidRPr="004F75C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F75C3">
        <w:rPr>
          <w:rFonts w:ascii="Times New Roman" w:hAnsi="Times New Roman"/>
          <w:sz w:val="24"/>
          <w:szCs w:val="24"/>
        </w:rPr>
        <w:t xml:space="preserve">сопереживания к чувствам других людей; </w:t>
      </w:r>
    </w:p>
    <w:p w:rsidR="00155DE5" w:rsidRPr="004F75C3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>12) сформированность</w:t>
      </w:r>
      <w:r w:rsidRPr="004F75C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F75C3">
        <w:rPr>
          <w:rFonts w:ascii="Times New Roman" w:hAnsi="Times New Roman"/>
          <w:sz w:val="24"/>
          <w:szCs w:val="24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155DE5" w:rsidRDefault="00155DE5" w:rsidP="00D326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5C3">
        <w:rPr>
          <w:rFonts w:ascii="Times New Roman" w:hAnsi="Times New Roman"/>
          <w:sz w:val="24"/>
          <w:szCs w:val="24"/>
        </w:rPr>
        <w:t>13) проявление</w:t>
      </w:r>
      <w:r w:rsidRPr="004F75C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F75C3">
        <w:rPr>
          <w:rFonts w:ascii="Times New Roman" w:hAnsi="Times New Roman"/>
          <w:sz w:val="24"/>
          <w:szCs w:val="24"/>
        </w:rPr>
        <w:t>готовности к самостоятельной жизни.</w:t>
      </w:r>
    </w:p>
    <w:p w:rsidR="00155DE5" w:rsidRDefault="00155DE5" w:rsidP="00D326AD">
      <w:pPr>
        <w:spacing w:after="0"/>
        <w:ind w:right="-573"/>
        <w:jc w:val="both"/>
        <w:rPr>
          <w:rFonts w:ascii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 w:cs="Arial"/>
          <w:sz w:val="24"/>
          <w:szCs w:val="24"/>
          <w:lang w:eastAsia="ru-RU"/>
        </w:rPr>
        <w:t xml:space="preserve">     </w:t>
      </w:r>
    </w:p>
    <w:p w:rsidR="00155DE5" w:rsidRPr="00012817" w:rsidRDefault="00155DE5" w:rsidP="00D326AD">
      <w:pPr>
        <w:spacing w:after="0"/>
        <w:ind w:right="-573"/>
        <w:jc w:val="both"/>
        <w:rPr>
          <w:rFonts w:ascii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 w:cs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Arial"/>
          <w:b/>
          <w:sz w:val="24"/>
          <w:szCs w:val="24"/>
          <w:u w:val="single"/>
          <w:lang w:eastAsia="ru-RU"/>
        </w:rPr>
        <w:t>Содержание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110"/>
        <w:gridCol w:w="2268"/>
      </w:tblGrid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  <w:t xml:space="preserve">                    Тема раздела</w:t>
            </w:r>
          </w:p>
        </w:tc>
        <w:tc>
          <w:tcPr>
            <w:tcW w:w="2268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Здравствуй,  школа!</w:t>
            </w:r>
          </w:p>
        </w:tc>
        <w:tc>
          <w:tcPr>
            <w:tcW w:w="2268" w:type="dxa"/>
          </w:tcPr>
          <w:p w:rsidR="00155DE5" w:rsidRPr="00913589" w:rsidRDefault="00155DE5" w:rsidP="009B0581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5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Осень наступила.</w:t>
            </w:r>
          </w:p>
        </w:tc>
        <w:tc>
          <w:tcPr>
            <w:tcW w:w="2268" w:type="dxa"/>
          </w:tcPr>
          <w:p w:rsidR="00155DE5" w:rsidRPr="00913589" w:rsidRDefault="00155DE5" w:rsidP="009B0581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4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Учимся трудиться.</w:t>
            </w:r>
          </w:p>
        </w:tc>
        <w:tc>
          <w:tcPr>
            <w:tcW w:w="2268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7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Ребятам о зверятах.</w:t>
            </w:r>
          </w:p>
        </w:tc>
        <w:tc>
          <w:tcPr>
            <w:tcW w:w="2268" w:type="dxa"/>
          </w:tcPr>
          <w:p w:rsidR="00155DE5" w:rsidRPr="00913589" w:rsidRDefault="00155DE5" w:rsidP="00375B01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8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Чудесный мир сказок.</w:t>
            </w:r>
          </w:p>
        </w:tc>
        <w:tc>
          <w:tcPr>
            <w:tcW w:w="2268" w:type="dxa"/>
          </w:tcPr>
          <w:p w:rsidR="00155DE5" w:rsidRPr="00913589" w:rsidRDefault="00155DE5" w:rsidP="00375B01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5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Зимушка-зима.</w:t>
            </w:r>
          </w:p>
        </w:tc>
        <w:tc>
          <w:tcPr>
            <w:tcW w:w="2268" w:type="dxa"/>
          </w:tcPr>
          <w:p w:rsidR="00155DE5" w:rsidRPr="00913589" w:rsidRDefault="00155DE5" w:rsidP="009B0581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12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Так нельзя, а так можно.</w:t>
            </w:r>
          </w:p>
        </w:tc>
        <w:tc>
          <w:tcPr>
            <w:tcW w:w="2268" w:type="dxa"/>
          </w:tcPr>
          <w:p w:rsidR="00155DE5" w:rsidRPr="00913589" w:rsidRDefault="00155DE5" w:rsidP="00D36C67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6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Весна в окно стучится.</w:t>
            </w:r>
          </w:p>
        </w:tc>
        <w:tc>
          <w:tcPr>
            <w:tcW w:w="2268" w:type="dxa"/>
          </w:tcPr>
          <w:p w:rsidR="00155DE5" w:rsidRPr="00913589" w:rsidRDefault="00155DE5" w:rsidP="00D36C67">
            <w:pPr>
              <w:spacing w:after="0" w:line="240" w:lineRule="auto"/>
              <w:ind w:right="-573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10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Веселые истории</w:t>
            </w:r>
          </w:p>
        </w:tc>
        <w:tc>
          <w:tcPr>
            <w:tcW w:w="2268" w:type="dxa"/>
          </w:tcPr>
          <w:p w:rsidR="00155DE5" w:rsidRPr="00913589" w:rsidRDefault="00155DE5" w:rsidP="0054158C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Родина любимая.</w:t>
            </w:r>
          </w:p>
        </w:tc>
        <w:tc>
          <w:tcPr>
            <w:tcW w:w="2268" w:type="dxa"/>
          </w:tcPr>
          <w:p w:rsidR="00155DE5" w:rsidRPr="00913589" w:rsidRDefault="00155DE5" w:rsidP="0054158C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5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>Здравствуй, лето!</w:t>
            </w:r>
          </w:p>
        </w:tc>
        <w:tc>
          <w:tcPr>
            <w:tcW w:w="2268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 3</w:t>
            </w:r>
          </w:p>
        </w:tc>
      </w:tr>
      <w:tr w:rsidR="00155DE5" w:rsidRPr="00913589" w:rsidTr="00913589">
        <w:tc>
          <w:tcPr>
            <w:tcW w:w="534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155DE5" w:rsidRPr="00913589" w:rsidRDefault="00155DE5" w:rsidP="00913589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268" w:type="dxa"/>
          </w:tcPr>
          <w:p w:rsidR="00155DE5" w:rsidRPr="00913589" w:rsidRDefault="00155DE5" w:rsidP="009B0581">
            <w:pPr>
              <w:spacing w:after="0" w:line="240" w:lineRule="auto"/>
              <w:ind w:right="-573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68</w:t>
            </w:r>
          </w:p>
        </w:tc>
      </w:tr>
    </w:tbl>
    <w:p w:rsidR="00155DE5" w:rsidRDefault="00155DE5" w:rsidP="00D326AD">
      <w:pPr>
        <w:spacing w:after="0"/>
        <w:ind w:right="-573"/>
        <w:jc w:val="both"/>
        <w:rPr>
          <w:rFonts w:ascii="Times New Roman" w:hAnsi="Times New Roman" w:cs="Arial"/>
          <w:b/>
          <w:sz w:val="24"/>
          <w:szCs w:val="24"/>
          <w:u w:val="single"/>
          <w:lang w:eastAsia="ru-RU"/>
        </w:rPr>
      </w:pPr>
    </w:p>
    <w:p w:rsidR="00155DE5" w:rsidRPr="00FF3E79" w:rsidRDefault="00155DE5" w:rsidP="00FF3E79">
      <w:pPr>
        <w:pStyle w:val="BodyText"/>
        <w:ind w:firstLine="708"/>
        <w:jc w:val="center"/>
        <w:rPr>
          <w:b/>
          <w:bCs/>
          <w:sz w:val="24"/>
        </w:rPr>
      </w:pPr>
      <w:bookmarkStart w:id="0" w:name="page4"/>
      <w:bookmarkEnd w:id="0"/>
      <w:r w:rsidRPr="00FF3E79">
        <w:rPr>
          <w:b/>
          <w:bCs/>
          <w:sz w:val="24"/>
        </w:rPr>
        <w:t>Содержание программы</w:t>
      </w:r>
    </w:p>
    <w:p w:rsidR="00155DE5" w:rsidRPr="00FF3E79" w:rsidRDefault="00155DE5" w:rsidP="00FF3E79">
      <w:pPr>
        <w:pStyle w:val="NormalWeb"/>
      </w:pPr>
      <w:r w:rsidRPr="00FF3E79">
        <w:t>      Произведения о Родине, о Москве; о рабочих профессиях; об отношении людей к труду, природе, друг к другу; об общественно полезных делах. Произведения о сезонных изменениях в природе, жизни животных, занятиях людей.</w:t>
      </w:r>
      <w:r w:rsidRPr="00FF3E79">
        <w:br/>
        <w:t>      Рассказы, сказки, статьи, стихотворения, пословицы на морально-этические темы, на темы мира и дружбы.</w:t>
      </w:r>
    </w:p>
    <w:p w:rsidR="00155DE5" w:rsidRDefault="00155DE5" w:rsidP="00D326A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 - методическое обеспечение:</w:t>
      </w:r>
    </w:p>
    <w:p w:rsidR="00155DE5" w:rsidRDefault="00155DE5" w:rsidP="00FF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Учебник «Чтение» 3 класс в двух частях для  общеобразовательных организаций, реализующих адаптированные основные общеобразовательные программы, авторы С.Ю.Ильина, А.А. Богданова, М. "Просвещение", 2018г.</w:t>
      </w:r>
    </w:p>
    <w:p w:rsidR="00155DE5" w:rsidRDefault="00155DE5" w:rsidP="00FF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Ноутбук</w:t>
      </w:r>
    </w:p>
    <w:p w:rsidR="00155DE5" w:rsidRPr="00FF3E79" w:rsidRDefault="00155DE5" w:rsidP="00FF3E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E79">
        <w:rPr>
          <w:rFonts w:ascii="Times New Roman" w:hAnsi="Times New Roman"/>
          <w:sz w:val="24"/>
          <w:szCs w:val="24"/>
        </w:rPr>
        <w:t>3. Наглядные пособия.</w:t>
      </w:r>
    </w:p>
    <w:p w:rsidR="00155DE5" w:rsidRPr="00FF3E79" w:rsidRDefault="00155DE5" w:rsidP="00FF3E79">
      <w:pPr>
        <w:pStyle w:val="BodyText"/>
        <w:rPr>
          <w:sz w:val="24"/>
        </w:rPr>
      </w:pPr>
      <w:r w:rsidRPr="00FF3E79">
        <w:rPr>
          <w:sz w:val="24"/>
        </w:rPr>
        <w:t>4. Узорова О.В., Нефедова Е.А. Те</w:t>
      </w:r>
      <w:r>
        <w:rPr>
          <w:sz w:val="24"/>
        </w:rPr>
        <w:t>к</w:t>
      </w:r>
      <w:r w:rsidRPr="00FF3E79">
        <w:rPr>
          <w:sz w:val="24"/>
        </w:rPr>
        <w:t>сты по проверке техники чтения для начальной школы: М.: Астрель, 2006.</w:t>
      </w:r>
    </w:p>
    <w:p w:rsidR="00155DE5" w:rsidRDefault="00155DE5" w:rsidP="00FF3E79">
      <w:pPr>
        <w:spacing w:after="0"/>
        <w:rPr>
          <w:rFonts w:ascii="Times New Roman" w:hAnsi="Times New Roman"/>
          <w:sz w:val="24"/>
          <w:szCs w:val="24"/>
        </w:rPr>
      </w:pPr>
    </w:p>
    <w:p w:rsidR="00155DE5" w:rsidRPr="00453920" w:rsidRDefault="00155DE5" w:rsidP="009439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  <w:t xml:space="preserve">                     Тематическое планирование</w:t>
      </w:r>
    </w:p>
    <w:tbl>
      <w:tblPr>
        <w:tblW w:w="865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"/>
        <w:gridCol w:w="6853"/>
        <w:gridCol w:w="1210"/>
      </w:tblGrid>
      <w:tr w:rsidR="00155DE5" w:rsidRPr="00913589" w:rsidTr="0028420B">
        <w:trPr>
          <w:trHeight w:val="285"/>
        </w:trPr>
        <w:tc>
          <w:tcPr>
            <w:tcW w:w="595" w:type="dxa"/>
            <w:vMerge w:val="restart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53" w:type="dxa"/>
            <w:vMerge w:val="restart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10" w:type="dxa"/>
            <w:vMerge w:val="restart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55DE5" w:rsidRPr="00913589" w:rsidTr="0028420B">
        <w:trPr>
          <w:trHeight w:val="276"/>
        </w:trPr>
        <w:tc>
          <w:tcPr>
            <w:tcW w:w="595" w:type="dxa"/>
            <w:vMerge/>
            <w:vAlign w:val="center"/>
          </w:tcPr>
          <w:p w:rsidR="00155DE5" w:rsidRPr="00913589" w:rsidRDefault="00155DE5" w:rsidP="009135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  <w:vMerge/>
            <w:vAlign w:val="center"/>
          </w:tcPr>
          <w:p w:rsidR="00155DE5" w:rsidRPr="00913589" w:rsidRDefault="00155DE5" w:rsidP="009135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  <w:vAlign w:val="center"/>
          </w:tcPr>
          <w:p w:rsidR="00155DE5" w:rsidRPr="00913589" w:rsidRDefault="00155DE5" w:rsidP="009135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 xml:space="preserve">      1 четверть</w:t>
            </w:r>
          </w:p>
        </w:tc>
        <w:tc>
          <w:tcPr>
            <w:tcW w:w="1210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Здравствуй, школа!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55DE5" w:rsidRPr="00913589" w:rsidTr="0028420B">
        <w:trPr>
          <w:trHeight w:val="549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М. Садовский «Сентябрь»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В.Воскобойникову «Весёлая улица»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В. Берестов «Первое сентября»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 Драгунскому «Завтра в школу»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В.Бирюков «Кто лучшим будет»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575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В.Хомченко «Обида»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А. Аксёнова «Наша учительница»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Обобщающий урок по теме.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Осень наступила…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  <w:tcBorders>
              <w:bottom w:val="nil"/>
            </w:tcBorders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53" w:type="dxa"/>
            <w:tcBorders>
              <w:bottom w:val="nil"/>
            </w:tcBorders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О. Высотская «Осень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Ю.Ковалю «Последний лист»</w:t>
            </w:r>
          </w:p>
        </w:tc>
        <w:tc>
          <w:tcPr>
            <w:tcW w:w="1210" w:type="dxa"/>
            <w:tcBorders>
              <w:bottom w:val="nil"/>
            </w:tcBorders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А. Толстой «Осень. Обсыпается весь наш бедный сад…»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Н.Сладкову «Сентябрь на дворе»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633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А.Баркову «Лето на веревочке»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Е. Благинина «Улетают, улетели …»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DE5" w:rsidRPr="00913589" w:rsidTr="0028420B">
        <w:trPr>
          <w:trHeight w:val="529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155DE5" w:rsidRPr="00913589" w:rsidRDefault="00155DE5" w:rsidP="00913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Э.Шиму «Ворона и синица»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Л.Воронковой «За кормом для птиц»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55DE5" w:rsidRPr="00913589" w:rsidRDefault="00155DE5" w:rsidP="00913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Учимся трудиться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Ю. Тувим «Все для всех»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Д. Габе «Работа»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А. Потаповой «Бабушка и внучка»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М.Дружининой «Сюрприз»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Г. Ладонщиков «Портниха»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В. Осеева «Пуговица»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В.Голявкину «Как я помогал маме мыть пол»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С. Баруздину «Как Алешке учиться надоело»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Равздел 4.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Ребятам о зверятах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Е. Чарушину «Лисята»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Н.Сладкову «Лисица и Ёж»; Е. Тараховская «Заяц»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А. Баркову «Материнская забота»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Г. Снегирёву «Белёк»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645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В. Приходько «Пин и Гвин»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Б.Житкову «Галка»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М.Тарловскому «Добрый Волк»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Н.Носову «Живая шляпа»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М.Пляцковскому «Сердитый дог Буль»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Обобщение по разделу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Чудесный мир сказок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Русская народная сказка «Храбрый баран»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Таджикская народная сказка «Тигр и лиса»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7767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Французская народная сказка «Лиса и куропатка»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7767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53" w:type="dxa"/>
          </w:tcPr>
          <w:p w:rsidR="00155DE5" w:rsidRPr="0077675A" w:rsidRDefault="00155DE5" w:rsidP="0077675A">
            <w:pPr>
              <w:pStyle w:val="Default"/>
            </w:pPr>
            <w:r w:rsidRPr="0077675A">
              <w:t xml:space="preserve">Абхазская народная сказка «Куцый хвост» 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7767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Удмуртская народная сказка «Глупый котёнок»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Зимушка – зима.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7767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В.Бианки «Заяц, Косач, Медведь и Дед Мороз»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7767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М. Садовский «Декабрь»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674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Л. Воронковой «Как ёлку наряжали»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С. Попов «В новогоднюю ночь»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28420B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420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А. Усачёву «Как Дед Мороз сделал себе помощников»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А.Потаповой «Такой вот герой»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 Голявкину «У Ники новые лыжи»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М.Быковой «Неудачная находка»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И. Суриков «Детство»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Э.Шиму «Не стучать – все спят»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605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В. Степанов «Зайка»</w:t>
            </w:r>
          </w:p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Н.Сладкову «Еловая каша»</w:t>
            </w:r>
          </w:p>
        </w:tc>
        <w:tc>
          <w:tcPr>
            <w:tcW w:w="1210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709"/>
        </w:trPr>
        <w:tc>
          <w:tcPr>
            <w:tcW w:w="595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З. Александрова «Снежок»</w:t>
            </w:r>
          </w:p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С.Баруздину «Коллективная печка»</w:t>
            </w:r>
          </w:p>
        </w:tc>
        <w:tc>
          <w:tcPr>
            <w:tcW w:w="1210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Обобщающий урок по теме.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7.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Так нельзя, а так можно.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BD1E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А.Ягафаровой «Снегирь и Синичка»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В.Хомченко «Птица-синица»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С.Георгиеву «Праздничный стол»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772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В. Бесрестов «За игрой»</w:t>
            </w:r>
          </w:p>
          <w:p w:rsidR="00155DE5" w:rsidRPr="00913589" w:rsidRDefault="00155DE5" w:rsidP="0091358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С. Баруздин «Бревно»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55DE5" w:rsidRPr="00913589" w:rsidRDefault="00155DE5" w:rsidP="0091358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В.Осеевой «Подвиг»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В.Бирюкову «Лесные доктора»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8.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Весна в окно стучится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Ф. Тютчев «Зима недаром злится»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567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Э.Шиму «Сосулька»</w:t>
            </w:r>
          </w:p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Русская народная песня «Выгляни, Солнышко»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653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С. Вербова «Мамин портрет»</w:t>
            </w:r>
          </w:p>
          <w:p w:rsidR="00155DE5" w:rsidRPr="00913589" w:rsidRDefault="00155DE5" w:rsidP="00A037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П. Синявский «Разноцветный подарок»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А. Седугин «Тихо-тихо»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639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155DE5" w:rsidRPr="00913589" w:rsidRDefault="00155DE5" w:rsidP="0091358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Р.Фархади «Сон Медвежонка»</w:t>
            </w:r>
          </w:p>
          <w:p w:rsidR="00155DE5" w:rsidRPr="00913589" w:rsidRDefault="00155DE5" w:rsidP="0077675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Г. Ладонщиков «Медведь проснулся»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55DE5" w:rsidRPr="00913589" w:rsidRDefault="00155DE5" w:rsidP="0091358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420B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13589">
              <w:rPr>
                <w:rFonts w:ascii="Times New Roman" w:hAnsi="Times New Roman"/>
                <w:sz w:val="24"/>
                <w:szCs w:val="24"/>
              </w:rPr>
              <w:t xml:space="preserve"> По В.Бианки «Заяц на дереве»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С. Погореловский «Наши гости»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Г.Скребицкому «Скворушка»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К. Ушинскому «Пчёлки на разведках»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А.Баркову «Тюльпаны»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9.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Весёлые истории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Р. Фархада «Перепутаница»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А. Шибаев «Кто кем становится»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Ю. Степанову «Портрет»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10.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Родина любимая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Г. Ладонщиков «Скворец на чужбине»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479"/>
        </w:trPr>
        <w:tc>
          <w:tcPr>
            <w:tcW w:w="595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853" w:type="dxa"/>
          </w:tcPr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К.Ушинскому «Наше Отечество»</w:t>
            </w:r>
          </w:p>
          <w:p w:rsidR="00155DE5" w:rsidRPr="00913589" w:rsidRDefault="00155DE5" w:rsidP="00284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Т.Кудрявцевой «Флаг России»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М. Ильин «Главный город страны»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90050C">
        <w:trPr>
          <w:trHeight w:val="349"/>
        </w:trPr>
        <w:tc>
          <w:tcPr>
            <w:tcW w:w="595" w:type="dxa"/>
          </w:tcPr>
          <w:p w:rsidR="00155DE5" w:rsidRPr="00913589" w:rsidRDefault="00155DE5" w:rsidP="009005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853" w:type="dxa"/>
          </w:tcPr>
          <w:p w:rsidR="00155DE5" w:rsidRPr="00913589" w:rsidRDefault="00155DE5" w:rsidP="009005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В. Степанов «Песня»</w:t>
            </w:r>
          </w:p>
          <w:p w:rsidR="00155DE5" w:rsidRPr="00913589" w:rsidRDefault="00155DE5" w:rsidP="009005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А.Усачёв «День Победы»</w:t>
            </w:r>
          </w:p>
        </w:tc>
        <w:tc>
          <w:tcPr>
            <w:tcW w:w="1210" w:type="dxa"/>
          </w:tcPr>
          <w:p w:rsidR="00155DE5" w:rsidRPr="00913589" w:rsidRDefault="00155DE5" w:rsidP="009005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С. Баруздину «Страшный клад»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005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11. </w:t>
            </w: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Здравстуй, лето!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Л.Воронковой «Что сказала бы мама»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28420B">
        <w:trPr>
          <w:trHeight w:val="270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853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В.Хомченко «Куда исчез гриб»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5DE5" w:rsidRPr="00913589" w:rsidTr="0090050C">
        <w:trPr>
          <w:trHeight w:val="635"/>
        </w:trPr>
        <w:tc>
          <w:tcPr>
            <w:tcW w:w="595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155DE5" w:rsidRPr="00913589" w:rsidRDefault="00155DE5" w:rsidP="0091358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3" w:type="dxa"/>
          </w:tcPr>
          <w:p w:rsidR="00155DE5" w:rsidRPr="00913589" w:rsidRDefault="00155DE5" w:rsidP="009005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Р. Фархади «Жарко»</w:t>
            </w:r>
          </w:p>
          <w:p w:rsidR="00155DE5" w:rsidRPr="00913589" w:rsidRDefault="00155DE5" w:rsidP="009005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3589">
              <w:rPr>
                <w:rFonts w:ascii="Times New Roman" w:hAnsi="Times New Roman"/>
                <w:sz w:val="24"/>
                <w:szCs w:val="24"/>
              </w:rPr>
              <w:t>По Э.Шиму «Верное время»</w:t>
            </w:r>
          </w:p>
        </w:tc>
        <w:tc>
          <w:tcPr>
            <w:tcW w:w="1210" w:type="dxa"/>
          </w:tcPr>
          <w:p w:rsidR="00155DE5" w:rsidRPr="00913589" w:rsidRDefault="00155DE5" w:rsidP="009135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135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155DE5" w:rsidRDefault="00155DE5" w:rsidP="00D326AD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 w:rsidR="00155DE5" w:rsidRDefault="00155D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Пересказ текста.</w:t>
      </w:r>
      <w:r w:rsidRPr="0090050C">
        <w:rPr>
          <w:rFonts w:ascii="Times New Roman" w:hAnsi="Times New Roman"/>
          <w:sz w:val="24"/>
          <w:szCs w:val="24"/>
        </w:rPr>
        <w:t xml:space="preserve"> </w:t>
      </w:r>
      <w:r w:rsidRPr="00913589">
        <w:rPr>
          <w:rFonts w:ascii="Times New Roman" w:hAnsi="Times New Roman"/>
          <w:sz w:val="24"/>
          <w:szCs w:val="24"/>
        </w:rPr>
        <w:t>По В.Бианки «Заяц на дереве»</w:t>
      </w:r>
    </w:p>
    <w:p w:rsidR="00155DE5" w:rsidRDefault="00155DE5" w:rsidP="0090050C">
      <w:pPr>
        <w:pStyle w:val="c14"/>
        <w:shd w:val="clear" w:color="auto" w:fill="FFFFFF"/>
        <w:spacing w:before="0" w:beforeAutospacing="0" w:after="0" w:afterAutospacing="0"/>
        <w:ind w:firstLine="720"/>
        <w:jc w:val="both"/>
      </w:pPr>
      <w:r>
        <w:t>Критерии оценки:</w:t>
      </w:r>
    </w:p>
    <w:p w:rsidR="00155DE5" w:rsidRPr="0090050C" w:rsidRDefault="00155DE5" w:rsidP="0090050C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90050C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90050C">
        <w:rPr>
          <w:rStyle w:val="c1"/>
          <w:b/>
          <w:bCs/>
          <w:color w:val="000000"/>
          <w:shd w:val="clear" w:color="auto" w:fill="FFFFFF"/>
        </w:rPr>
        <w:t>Оценка "5"</w:t>
      </w:r>
      <w:r w:rsidRPr="0090050C">
        <w:rPr>
          <w:rStyle w:val="c0c3"/>
          <w:color w:val="000000"/>
          <w:shd w:val="clear" w:color="auto" w:fill="FFFFFF"/>
        </w:rPr>
        <w:t> - пересказывает содержание прочитанного самостоятельно, последо</w:t>
      </w:r>
      <w:r>
        <w:rPr>
          <w:rStyle w:val="c0c3"/>
          <w:color w:val="000000"/>
          <w:shd w:val="clear" w:color="auto" w:fill="FFFFFF"/>
        </w:rPr>
        <w:t>вательно, не упуская главного, правильно отвечает на вопрос.</w:t>
      </w:r>
    </w:p>
    <w:p w:rsidR="00155DE5" w:rsidRPr="0090050C" w:rsidRDefault="00155DE5" w:rsidP="0090050C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90050C">
        <w:rPr>
          <w:rStyle w:val="c1"/>
          <w:b/>
          <w:bCs/>
          <w:color w:val="000000"/>
          <w:shd w:val="clear" w:color="auto" w:fill="FFFFFF"/>
        </w:rPr>
        <w:t>Оценка "4"</w:t>
      </w:r>
      <w:r w:rsidRPr="0090050C">
        <w:rPr>
          <w:rStyle w:val="c0c3"/>
          <w:color w:val="000000"/>
          <w:shd w:val="clear" w:color="auto" w:fill="FFFFFF"/>
        </w:rPr>
        <w:t> -допускает 1-2 ошибки, неточности, сам исправляет их</w:t>
      </w:r>
    </w:p>
    <w:p w:rsidR="00155DE5" w:rsidRPr="0090050C" w:rsidRDefault="00155DE5" w:rsidP="0090050C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90050C">
        <w:rPr>
          <w:rStyle w:val="c1"/>
          <w:b/>
          <w:bCs/>
          <w:color w:val="000000"/>
          <w:shd w:val="clear" w:color="auto" w:fill="FFFFFF"/>
        </w:rPr>
        <w:t>Оценка "3"</w:t>
      </w:r>
      <w:r w:rsidRPr="0090050C">
        <w:rPr>
          <w:rStyle w:val="c0c3"/>
          <w:color w:val="000000"/>
          <w:shd w:val="clear" w:color="auto" w:fill="FFFFFF"/>
        </w:rPr>
        <w:t> - пересказывает при помощи наводящих вопросов учителя, не умеет последовательно передать содержание прочитанного, допускает речевые ошибки. </w:t>
      </w:r>
    </w:p>
    <w:p w:rsidR="00155DE5" w:rsidRPr="0090050C" w:rsidRDefault="00155DE5" w:rsidP="0090050C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90050C">
        <w:rPr>
          <w:rStyle w:val="c1"/>
          <w:b/>
          <w:bCs/>
          <w:color w:val="000000"/>
          <w:shd w:val="clear" w:color="auto" w:fill="FFFFFF"/>
        </w:rPr>
        <w:t>Оценка "2"</w:t>
      </w:r>
      <w:r w:rsidRPr="0090050C">
        <w:rPr>
          <w:rStyle w:val="c0c3"/>
          <w:color w:val="000000"/>
          <w:shd w:val="clear" w:color="auto" w:fill="FFFFFF"/>
        </w:rPr>
        <w:t> - не может передать содержание прочитанного.</w:t>
      </w:r>
    </w:p>
    <w:p w:rsidR="00155DE5" w:rsidRPr="0090050C" w:rsidRDefault="00155DE5">
      <w:pPr>
        <w:rPr>
          <w:rFonts w:ascii="Times New Roman" w:hAnsi="Times New Roman"/>
          <w:sz w:val="24"/>
          <w:szCs w:val="24"/>
        </w:rPr>
      </w:pPr>
    </w:p>
    <w:sectPr w:rsidR="00155DE5" w:rsidRPr="0090050C" w:rsidSect="00E7757E">
      <w:pgSz w:w="11906" w:h="16838"/>
      <w:pgMar w:top="1134" w:right="850" w:bottom="1134" w:left="11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ECF"/>
    <w:multiLevelType w:val="hybridMultilevel"/>
    <w:tmpl w:val="C1C05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504A4E"/>
    <w:multiLevelType w:val="hybridMultilevel"/>
    <w:tmpl w:val="E4CC05D2"/>
    <w:lvl w:ilvl="0" w:tplc="9F0CFC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6AD"/>
    <w:rsid w:val="00002C81"/>
    <w:rsid w:val="000106AF"/>
    <w:rsid w:val="00012817"/>
    <w:rsid w:val="00067100"/>
    <w:rsid w:val="000D00C6"/>
    <w:rsid w:val="000E2F6D"/>
    <w:rsid w:val="001354A7"/>
    <w:rsid w:val="00155DE5"/>
    <w:rsid w:val="001A1C9B"/>
    <w:rsid w:val="001A4934"/>
    <w:rsid w:val="002104EB"/>
    <w:rsid w:val="002119CF"/>
    <w:rsid w:val="002150C1"/>
    <w:rsid w:val="00230123"/>
    <w:rsid w:val="002425D6"/>
    <w:rsid w:val="002500EC"/>
    <w:rsid w:val="00252F57"/>
    <w:rsid w:val="00273A01"/>
    <w:rsid w:val="002743F6"/>
    <w:rsid w:val="0028420B"/>
    <w:rsid w:val="002B5EDD"/>
    <w:rsid w:val="002D1270"/>
    <w:rsid w:val="002D722E"/>
    <w:rsid w:val="00311198"/>
    <w:rsid w:val="00340663"/>
    <w:rsid w:val="00347D85"/>
    <w:rsid w:val="00375B01"/>
    <w:rsid w:val="00392B2E"/>
    <w:rsid w:val="00397ED4"/>
    <w:rsid w:val="003A21E7"/>
    <w:rsid w:val="003D30EF"/>
    <w:rsid w:val="003E591D"/>
    <w:rsid w:val="003F4408"/>
    <w:rsid w:val="0042554E"/>
    <w:rsid w:val="00431A4E"/>
    <w:rsid w:val="00453920"/>
    <w:rsid w:val="00497D54"/>
    <w:rsid w:val="004A198D"/>
    <w:rsid w:val="004B611B"/>
    <w:rsid w:val="004D5185"/>
    <w:rsid w:val="004F2FF4"/>
    <w:rsid w:val="004F54A3"/>
    <w:rsid w:val="004F75C3"/>
    <w:rsid w:val="0054158C"/>
    <w:rsid w:val="00573874"/>
    <w:rsid w:val="00582E1B"/>
    <w:rsid w:val="005A5757"/>
    <w:rsid w:val="005A64E1"/>
    <w:rsid w:val="005B2102"/>
    <w:rsid w:val="005E349E"/>
    <w:rsid w:val="005F27E7"/>
    <w:rsid w:val="00636A41"/>
    <w:rsid w:val="00637C89"/>
    <w:rsid w:val="00647D6F"/>
    <w:rsid w:val="00672320"/>
    <w:rsid w:val="006B6B2E"/>
    <w:rsid w:val="006C2B7E"/>
    <w:rsid w:val="00701207"/>
    <w:rsid w:val="00721A07"/>
    <w:rsid w:val="007314B9"/>
    <w:rsid w:val="00732DA1"/>
    <w:rsid w:val="0077675A"/>
    <w:rsid w:val="00786177"/>
    <w:rsid w:val="007B3C11"/>
    <w:rsid w:val="007C2E7F"/>
    <w:rsid w:val="007C5ED7"/>
    <w:rsid w:val="007F06BF"/>
    <w:rsid w:val="007F44DF"/>
    <w:rsid w:val="00800755"/>
    <w:rsid w:val="008228DE"/>
    <w:rsid w:val="008515FB"/>
    <w:rsid w:val="00893177"/>
    <w:rsid w:val="008A5133"/>
    <w:rsid w:val="008A5C67"/>
    <w:rsid w:val="008D6DE9"/>
    <w:rsid w:val="008D7A3A"/>
    <w:rsid w:val="008F6515"/>
    <w:rsid w:val="0090050C"/>
    <w:rsid w:val="00913589"/>
    <w:rsid w:val="00917BCE"/>
    <w:rsid w:val="00936D21"/>
    <w:rsid w:val="009438D0"/>
    <w:rsid w:val="00943978"/>
    <w:rsid w:val="00944027"/>
    <w:rsid w:val="00960719"/>
    <w:rsid w:val="00963325"/>
    <w:rsid w:val="009641B9"/>
    <w:rsid w:val="009B0581"/>
    <w:rsid w:val="009B1ABC"/>
    <w:rsid w:val="009F1C7E"/>
    <w:rsid w:val="00A037F3"/>
    <w:rsid w:val="00A07309"/>
    <w:rsid w:val="00A5414F"/>
    <w:rsid w:val="00A7687A"/>
    <w:rsid w:val="00AC10B8"/>
    <w:rsid w:val="00AC6C05"/>
    <w:rsid w:val="00AD1A9E"/>
    <w:rsid w:val="00B049B8"/>
    <w:rsid w:val="00B365C4"/>
    <w:rsid w:val="00BA545C"/>
    <w:rsid w:val="00BB6DBA"/>
    <w:rsid w:val="00BD1E46"/>
    <w:rsid w:val="00C037C2"/>
    <w:rsid w:val="00C13318"/>
    <w:rsid w:val="00C2617C"/>
    <w:rsid w:val="00C535CC"/>
    <w:rsid w:val="00C84292"/>
    <w:rsid w:val="00C96A31"/>
    <w:rsid w:val="00CA11C4"/>
    <w:rsid w:val="00CD652F"/>
    <w:rsid w:val="00CF17EC"/>
    <w:rsid w:val="00D03BA9"/>
    <w:rsid w:val="00D13929"/>
    <w:rsid w:val="00D22E06"/>
    <w:rsid w:val="00D326AD"/>
    <w:rsid w:val="00D36C67"/>
    <w:rsid w:val="00D76454"/>
    <w:rsid w:val="00D76C8E"/>
    <w:rsid w:val="00DC34C1"/>
    <w:rsid w:val="00DE157C"/>
    <w:rsid w:val="00E144F2"/>
    <w:rsid w:val="00E23A07"/>
    <w:rsid w:val="00E50977"/>
    <w:rsid w:val="00E51171"/>
    <w:rsid w:val="00E54A51"/>
    <w:rsid w:val="00E63AD2"/>
    <w:rsid w:val="00E7757E"/>
    <w:rsid w:val="00E77ED3"/>
    <w:rsid w:val="00E95F9B"/>
    <w:rsid w:val="00EA08C6"/>
    <w:rsid w:val="00EA31F4"/>
    <w:rsid w:val="00EA4951"/>
    <w:rsid w:val="00F81EB8"/>
    <w:rsid w:val="00F94776"/>
    <w:rsid w:val="00FB4713"/>
    <w:rsid w:val="00FD254F"/>
    <w:rsid w:val="00FF3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6AD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26A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26AD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326AD"/>
    <w:pPr>
      <w:ind w:left="720"/>
    </w:pPr>
    <w:rPr>
      <w:rFonts w:eastAsia="Times New Roman"/>
      <w:kern w:val="2"/>
      <w:lang w:eastAsia="ar-SA"/>
    </w:rPr>
  </w:style>
  <w:style w:type="table" w:styleId="TableGrid">
    <w:name w:val="Table Grid"/>
    <w:basedOn w:val="TableNormal"/>
    <w:uiPriority w:val="99"/>
    <w:rsid w:val="00D326A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D326AD"/>
    <w:rPr>
      <w:rFonts w:cs="Times New Roman"/>
      <w:color w:val="0000FF"/>
      <w:u w:val="single"/>
    </w:rPr>
  </w:style>
  <w:style w:type="character" w:customStyle="1" w:styleId="s12">
    <w:name w:val="s12"/>
    <w:uiPriority w:val="99"/>
    <w:rsid w:val="00D326AD"/>
  </w:style>
  <w:style w:type="paragraph" w:customStyle="1" w:styleId="p23">
    <w:name w:val="p23"/>
    <w:basedOn w:val="Normal"/>
    <w:uiPriority w:val="99"/>
    <w:rsid w:val="00D326AD"/>
    <w:pPr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Normal"/>
    <w:uiPriority w:val="99"/>
    <w:rsid w:val="00D326AD"/>
    <w:pPr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he-IL" w:bidi="he-IL"/>
    </w:rPr>
  </w:style>
  <w:style w:type="paragraph" w:styleId="BodyText">
    <w:name w:val="Body Text"/>
    <w:basedOn w:val="Normal"/>
    <w:link w:val="BodyTextChar"/>
    <w:uiPriority w:val="99"/>
    <w:rsid w:val="00E95F9B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95F9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odzag1">
    <w:name w:val="podzag_1"/>
    <w:basedOn w:val="Normal"/>
    <w:uiPriority w:val="99"/>
    <w:rsid w:val="00FF3E7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NormalWeb">
    <w:name w:val="Normal (Web)"/>
    <w:basedOn w:val="Normal"/>
    <w:uiPriority w:val="99"/>
    <w:rsid w:val="00FF3E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F3E79"/>
    <w:rPr>
      <w:rFonts w:cs="Times New Roman"/>
      <w:b/>
      <w:bCs/>
    </w:rPr>
  </w:style>
  <w:style w:type="paragraph" w:customStyle="1" w:styleId="Default">
    <w:name w:val="Default"/>
    <w:uiPriority w:val="99"/>
    <w:rsid w:val="00582E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14">
    <w:name w:val="c14"/>
    <w:basedOn w:val="Normal"/>
    <w:uiPriority w:val="99"/>
    <w:rsid w:val="009005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90050C"/>
    <w:rPr>
      <w:rFonts w:cs="Times New Roman"/>
    </w:rPr>
  </w:style>
  <w:style w:type="character" w:customStyle="1" w:styleId="c0c3">
    <w:name w:val="c0 c3"/>
    <w:basedOn w:val="DefaultParagraphFont"/>
    <w:uiPriority w:val="99"/>
    <w:rsid w:val="009005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4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987</TotalTime>
  <Pages>6</Pages>
  <Words>1254</Words>
  <Characters>7151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илья и галина</cp:lastModifiedBy>
  <cp:revision>65</cp:revision>
  <dcterms:created xsi:type="dcterms:W3CDTF">2018-06-21T07:53:00Z</dcterms:created>
  <dcterms:modified xsi:type="dcterms:W3CDTF">2020-11-07T14:48:00Z</dcterms:modified>
</cp:coreProperties>
</file>